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7036CC" w14:paraId="4ADD2B4A" w14:textId="77777777" w:rsidTr="00F50294">
        <w:tc>
          <w:tcPr>
            <w:tcW w:w="2654" w:type="pct"/>
          </w:tcPr>
          <w:p w14:paraId="2DF0FAA9" w14:textId="77777777" w:rsidR="007036CC" w:rsidRPr="00B520DD" w:rsidRDefault="00000000" w:rsidP="007036CC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57067630">
                <v:line id="_x0000_s1182" style="position:absolute;left:0;text-align:left;z-index:4" from="66.85pt,51.1pt" to="182.3pt,51.1pt" o:allowincell="f"/>
              </w:pict>
            </w:r>
            <w:r w:rsidR="007036CC">
              <w:rPr>
                <w:noProof/>
                <w:sz w:val="26"/>
                <w:szCs w:val="26"/>
              </w:rPr>
              <w:t>SỞ</w:t>
            </w:r>
            <w:r w:rsidR="007036CC" w:rsidRPr="00B520DD">
              <w:rPr>
                <w:sz w:val="26"/>
                <w:szCs w:val="26"/>
              </w:rPr>
              <w:t xml:space="preserve"> GD</w:t>
            </w:r>
            <w:r w:rsidR="007036CC">
              <w:rPr>
                <w:sz w:val="26"/>
                <w:szCs w:val="26"/>
              </w:rPr>
              <w:t xml:space="preserve">&amp;ĐT </w:t>
            </w:r>
            <w:r w:rsidR="007036CC" w:rsidRPr="00B520DD">
              <w:rPr>
                <w:sz w:val="26"/>
                <w:szCs w:val="26"/>
              </w:rPr>
              <w:t>ĐẮK LẮK</w:t>
            </w:r>
            <w:bookmarkEnd w:id="0"/>
          </w:p>
          <w:p w14:paraId="10CCFC77" w14:textId="77777777" w:rsidR="007036CC" w:rsidRPr="00B520DD" w:rsidRDefault="007036CC" w:rsidP="007036CC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22FE1742" w14:textId="77777777" w:rsidR="007036CC" w:rsidRPr="00F23792" w:rsidRDefault="007036CC" w:rsidP="007036CC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F23792">
              <w:rPr>
                <w:b/>
                <w:bCs/>
                <w:sz w:val="26"/>
                <w:szCs w:val="26"/>
              </w:rPr>
              <w:t>Tổ</w:t>
            </w:r>
            <w:proofErr w:type="spellEnd"/>
            <w:r w:rsidRPr="00F23792">
              <w:rPr>
                <w:b/>
                <w:bCs/>
                <w:sz w:val="26"/>
                <w:szCs w:val="26"/>
              </w:rPr>
              <w:t xml:space="preserve">: </w:t>
            </w:r>
            <w:proofErr w:type="spellStart"/>
            <w:r w:rsidRPr="00F23792">
              <w:rPr>
                <w:b/>
                <w:bCs/>
                <w:sz w:val="26"/>
                <w:szCs w:val="26"/>
              </w:rPr>
              <w:t>Vật</w:t>
            </w:r>
            <w:proofErr w:type="spellEnd"/>
            <w:r w:rsidRPr="00F2379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23792">
              <w:rPr>
                <w:b/>
                <w:bCs/>
                <w:sz w:val="26"/>
                <w:szCs w:val="26"/>
              </w:rPr>
              <w:t>lý</w:t>
            </w:r>
            <w:proofErr w:type="spellEnd"/>
            <w:r w:rsidRPr="00F23792">
              <w:rPr>
                <w:b/>
                <w:bCs/>
                <w:sz w:val="26"/>
                <w:szCs w:val="26"/>
              </w:rPr>
              <w:t xml:space="preserve"> - CN</w:t>
            </w:r>
          </w:p>
          <w:p w14:paraId="08CEF108" w14:textId="77777777" w:rsidR="007036CC" w:rsidRPr="00B520DD" w:rsidRDefault="007036CC" w:rsidP="007036CC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585CF39A" w14:textId="06018046" w:rsidR="007036CC" w:rsidRPr="00B520DD" w:rsidRDefault="007036CC" w:rsidP="007036CC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thi</w:t>
            </w:r>
            <w:proofErr w:type="spellEnd"/>
            <w:r>
              <w:rPr>
                <w:i/>
                <w:sz w:val="26"/>
                <w:szCs w:val="26"/>
              </w:rPr>
              <w:t xml:space="preserve"> có 04 </w:t>
            </w:r>
            <w:proofErr w:type="spellStart"/>
            <w:r>
              <w:rPr>
                <w:i/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3694A404" w14:textId="77777777" w:rsidR="007036CC" w:rsidRDefault="007036CC" w:rsidP="007036C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KIỂM TRA KHẢO SÁT CUỐI KỲ I</w:t>
            </w:r>
          </w:p>
          <w:p w14:paraId="7F64EF64" w14:textId="77777777" w:rsidR="007036CC" w:rsidRPr="00B520DD" w:rsidRDefault="007036CC" w:rsidP="007036CC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14:paraId="5E40BA2D" w14:textId="77777777" w:rsidR="007036CC" w:rsidRPr="00B520DD" w:rsidRDefault="007036CC" w:rsidP="007036CC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</w:t>
            </w:r>
            <w:r>
              <w:rPr>
                <w:b/>
                <w:bCs/>
                <w:sz w:val="26"/>
                <w:szCs w:val="26"/>
              </w:rPr>
              <w:t xml:space="preserve">ôn: </w:t>
            </w:r>
            <w:proofErr w:type="spellStart"/>
            <w:r>
              <w:rPr>
                <w:b/>
                <w:bCs/>
                <w:sz w:val="26"/>
                <w:szCs w:val="26"/>
              </w:rPr>
              <w:t>Vật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lý</w:t>
            </w:r>
            <w:proofErr w:type="spellEnd"/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Khối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lớp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12</w:t>
            </w:r>
          </w:p>
          <w:p w14:paraId="74332B15" w14:textId="77777777" w:rsidR="007036CC" w:rsidRPr="00ED7FB6" w:rsidRDefault="007036CC" w:rsidP="007036CC">
            <w:pPr>
              <w:jc w:val="center"/>
              <w:rPr>
                <w:i/>
                <w:iCs/>
                <w:sz w:val="26"/>
                <w:szCs w:val="26"/>
              </w:rPr>
            </w:pPr>
            <w:proofErr w:type="spellStart"/>
            <w:r w:rsidRPr="00ED7FB6">
              <w:rPr>
                <w:i/>
                <w:iCs/>
                <w:sz w:val="26"/>
                <w:szCs w:val="26"/>
              </w:rPr>
              <w:t>Thời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gian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làm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bài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: 45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phút</w:t>
            </w:r>
            <w:proofErr w:type="spellEnd"/>
          </w:p>
          <w:p w14:paraId="0B760CFE" w14:textId="6A08C38E" w:rsidR="007036CC" w:rsidRPr="00B520DD" w:rsidRDefault="007036CC" w:rsidP="007036C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k</w:t>
            </w:r>
            <w:r w:rsidRPr="00380F9D">
              <w:rPr>
                <w:i/>
                <w:sz w:val="26"/>
                <w:szCs w:val="26"/>
              </w:rPr>
              <w:t>hông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kể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thời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gian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phát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21D28682" w14:textId="77777777" w:rsidR="006D410F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1CC950B2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28AC3EFC" w14:textId="77777777" w:rsidR="006D410F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Mã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đề 003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247EEDCA" w14:textId="77777777" w:rsidR="006D410F" w:rsidRPr="00B520DD" w:rsidRDefault="00000000" w:rsidP="00DC56CC">
      <w:pPr>
        <w:rPr>
          <w:sz w:val="26"/>
          <w:szCs w:val="26"/>
        </w:rPr>
      </w:pPr>
      <w:proofErr w:type="spellStart"/>
      <w:r w:rsidRPr="00B520DD">
        <w:rPr>
          <w:sz w:val="26"/>
          <w:szCs w:val="26"/>
        </w:rPr>
        <w:t>Họ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và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tên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học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sinh</w:t>
      </w:r>
      <w:proofErr w:type="spellEnd"/>
      <w:r w:rsidRPr="00B520DD">
        <w:rPr>
          <w:sz w:val="26"/>
          <w:szCs w:val="26"/>
        </w:rPr>
        <w:t xml:space="preserve">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 xml:space="preserve">.... </w:t>
      </w:r>
      <w:proofErr w:type="spellStart"/>
      <w:r w:rsidRPr="00B520DD">
        <w:rPr>
          <w:sz w:val="26"/>
          <w:szCs w:val="26"/>
        </w:rPr>
        <w:t>Số</w:t>
      </w:r>
      <w:proofErr w:type="spellEnd"/>
      <w:r w:rsidRPr="00B520DD">
        <w:rPr>
          <w:sz w:val="26"/>
          <w:szCs w:val="26"/>
        </w:rPr>
        <w:t xml:space="preserve"> báo </w:t>
      </w:r>
      <w:proofErr w:type="spellStart"/>
      <w:r w:rsidRPr="00B520DD">
        <w:rPr>
          <w:sz w:val="26"/>
          <w:szCs w:val="26"/>
        </w:rPr>
        <w:t>danh</w:t>
      </w:r>
      <w:proofErr w:type="spellEnd"/>
      <w:r w:rsidRPr="00B520DD">
        <w:rPr>
          <w:sz w:val="26"/>
          <w:szCs w:val="26"/>
        </w:rPr>
        <w:t xml:space="preserve"> : ...................</w:t>
      </w:r>
    </w:p>
    <w:p w14:paraId="34751994" w14:textId="77777777" w:rsidR="006D410F" w:rsidRPr="00B520DD" w:rsidRDefault="006D410F" w:rsidP="00DC56CC">
      <w:pPr>
        <w:rPr>
          <w:sz w:val="26"/>
          <w:szCs w:val="26"/>
        </w:rPr>
      </w:pPr>
    </w:p>
    <w:p w14:paraId="0B630947" w14:textId="77777777" w:rsidR="006D410F" w:rsidRPr="00B520DD" w:rsidRDefault="00000000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72297336">
          <v:line id="_x0000_s1027" style="position:absolute;z-index:3" from="3.75pt,1.4pt" to="499.8pt,1.4pt"/>
        </w:pict>
      </w:r>
    </w:p>
    <w:p w14:paraId="71679958" w14:textId="6D431366" w:rsidR="006D410F" w:rsidRPr="00CC220C" w:rsidRDefault="00000000" w:rsidP="00ED67F0">
      <w:pPr>
        <w:pStyle w:val="Normal0"/>
        <w:spacing w:before="60"/>
        <w:rPr>
          <w:rFonts w:hint="default"/>
          <w:color w:val="000000"/>
          <w:kern w:val="2"/>
          <w:sz w:val="24"/>
          <w:szCs w:val="22"/>
        </w:rPr>
      </w:pPr>
      <w:bookmarkStart w:id="2" w:name="note"/>
      <w:bookmarkEnd w:id="2"/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Bước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khoảng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cách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giữa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hai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điểm</w:t>
      </w:r>
      <w:proofErr w:type="spellEnd"/>
    </w:p>
    <w:p w14:paraId="2E72B9C9" w14:textId="77777777" w:rsidR="006D410F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CC220C">
        <w:rPr>
          <w:color w:val="000000"/>
          <w:kern w:val="2"/>
          <w:szCs w:val="22"/>
        </w:rPr>
        <w:t>gần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nhau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nhất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trên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cùng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một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phương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truyền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sóng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mà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dao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động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tại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hai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điểm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đó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cùng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pha</w:t>
      </w:r>
      <w:proofErr w:type="spellEnd"/>
      <w:r w:rsidRPr="00CC220C">
        <w:rPr>
          <w:color w:val="000000"/>
          <w:kern w:val="2"/>
          <w:szCs w:val="22"/>
        </w:rPr>
        <w:t>.</w:t>
      </w:r>
    </w:p>
    <w:p w14:paraId="024E0E65" w14:textId="77777777" w:rsidR="006D410F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CC220C">
        <w:rPr>
          <w:color w:val="000000"/>
          <w:kern w:val="2"/>
          <w:szCs w:val="22"/>
        </w:rPr>
        <w:t>tr</w:t>
      </w:r>
      <w:r w:rsidRPr="00CC220C">
        <w:rPr>
          <w:color w:val="000000"/>
          <w:kern w:val="2"/>
          <w:szCs w:val="22"/>
          <w:lang w:val="vi-VN"/>
        </w:rPr>
        <w:t>ê</w:t>
      </w:r>
      <w:r w:rsidRPr="00CC220C">
        <w:rPr>
          <w:color w:val="000000"/>
          <w:kern w:val="2"/>
          <w:szCs w:val="22"/>
        </w:rPr>
        <w:t xml:space="preserve">n </w:t>
      </w:r>
      <w:proofErr w:type="spellStart"/>
      <w:r w:rsidRPr="00CC220C">
        <w:rPr>
          <w:color w:val="000000"/>
          <w:kern w:val="2"/>
          <w:szCs w:val="22"/>
        </w:rPr>
        <w:t>cùng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một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phương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truyền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sóng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mà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dao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động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tại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hai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điểm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đó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cùng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pha</w:t>
      </w:r>
      <w:proofErr w:type="spellEnd"/>
      <w:r w:rsidRPr="00CC220C">
        <w:rPr>
          <w:color w:val="000000"/>
          <w:kern w:val="2"/>
          <w:szCs w:val="22"/>
        </w:rPr>
        <w:t>.</w:t>
      </w:r>
    </w:p>
    <w:p w14:paraId="078AD8EA" w14:textId="77777777" w:rsidR="006D410F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CC220C">
        <w:rPr>
          <w:color w:val="000000"/>
          <w:kern w:val="2"/>
          <w:szCs w:val="22"/>
        </w:rPr>
        <w:t>gần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nhau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nhất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mà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dao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động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tại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hai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điểm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đó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cùng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pha</w:t>
      </w:r>
      <w:proofErr w:type="spellEnd"/>
      <w:r w:rsidRPr="00CC220C">
        <w:rPr>
          <w:color w:val="000000"/>
          <w:kern w:val="2"/>
          <w:szCs w:val="22"/>
        </w:rPr>
        <w:t>.</w:t>
      </w:r>
    </w:p>
    <w:p w14:paraId="74B04087" w14:textId="77777777" w:rsidR="006D410F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proofErr w:type="spellStart"/>
      <w:r w:rsidRPr="00CC220C">
        <w:rPr>
          <w:color w:val="000000"/>
          <w:kern w:val="2"/>
          <w:szCs w:val="22"/>
        </w:rPr>
        <w:t>trên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cùng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một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phương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truyền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sóng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mà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dao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động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tại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hai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điểm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đó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ngược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pha</w:t>
      </w:r>
      <w:proofErr w:type="spellEnd"/>
      <w:r w:rsidRPr="00CC220C">
        <w:rPr>
          <w:color w:val="000000"/>
          <w:kern w:val="2"/>
          <w:szCs w:val="22"/>
        </w:rPr>
        <w:t>.</w:t>
      </w:r>
    </w:p>
    <w:p w14:paraId="28A882BB" w14:textId="77777777" w:rsidR="006D410F" w:rsidRPr="00765E02" w:rsidRDefault="00000000" w:rsidP="00765E02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Phát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biểu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nào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sau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đây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là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sai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>?</w:t>
      </w:r>
    </w:p>
    <w:p w14:paraId="63AC08B0" w14:textId="77777777" w:rsidR="006D410F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Chu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kỳ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một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con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lắc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đơn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phụ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thuộc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vào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biên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độ.</w:t>
      </w:r>
    </w:p>
    <w:p w14:paraId="59D63016" w14:textId="77777777" w:rsidR="006D410F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Chu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kỳ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con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lắc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đơn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không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phụ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thuộc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vào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khối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lượng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. </w:t>
      </w:r>
    </w:p>
    <w:p w14:paraId="08FFA844" w14:textId="77777777" w:rsidR="006D410F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Chu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kỳ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một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con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lắc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đơn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tỉ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lệ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nghịch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với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căn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bậc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hai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gia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tốc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trọng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trường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nơi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con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lắc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dộng</w:t>
      </w:r>
      <w:proofErr w:type="spellEnd"/>
      <w:r>
        <w:rPr>
          <w:rFonts w:eastAsia="Arial Unicode MS"/>
          <w:color w:val="000000"/>
          <w:kern w:val="2"/>
          <w:szCs w:val="22"/>
        </w:rPr>
        <w:t>.</w:t>
      </w:r>
    </w:p>
    <w:p w14:paraId="52E6FE3C" w14:textId="77777777" w:rsidR="006D410F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Chu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kỳ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nhỏ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con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lắc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đơn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tỉ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lệ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với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căn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bậc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hai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chiều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dài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nó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02B43338" w14:textId="77777777" w:rsidR="006D410F" w:rsidRDefault="00000000" w:rsidP="00856493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3.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Công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suất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toả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nhiệt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trung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bình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dòng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xoay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được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tính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theo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công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thức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nào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sau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đây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>?</w:t>
      </w:r>
    </w:p>
    <w:p w14:paraId="561DA2A4" w14:textId="77777777" w:rsidR="006D410F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281" w:dyaOrig="316" w14:anchorId="3B35C1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5.75pt;mso-position-horizontal-relative:page;mso-position-vertical-relative:page" o:ole="">
            <v:imagedata r:id="rId7" o:title=""/>
          </v:shape>
          <o:OLEObject Type="Embed" ProgID="Equation.DSMT4" ShapeID="_x0000_i1025" DrawAspect="Content" ObjectID="_1764520599" r:id="rId8"/>
        </w:object>
      </w:r>
      <w:r w:rsidRPr="00CC220C">
        <w:rPr>
          <w:rFonts w:eastAsia="Arial Unicode MS"/>
          <w:color w:val="000000"/>
          <w:kern w:val="2"/>
          <w:position w:val="-10"/>
          <w:szCs w:val="2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205" w:dyaOrig="316" w14:anchorId="184B22BC">
          <v:shape id="_x0000_i1026" type="#_x0000_t75" style="width:60pt;height:15.75pt;mso-position-horizontal-relative:page;mso-position-vertical-relative:page" o:ole="">
            <v:imagedata r:id="rId9" o:title=""/>
          </v:shape>
          <o:OLEObject Type="Embed" ProgID="Equation.DSMT4" ShapeID="_x0000_i1026" DrawAspect="Content" ObjectID="_1764520600" r:id="rId10"/>
        </w:object>
      </w:r>
      <w:r w:rsidRPr="00CC220C">
        <w:rPr>
          <w:rFonts w:eastAsia="Arial Unicode MS"/>
          <w:color w:val="000000"/>
          <w:kern w:val="2"/>
          <w:position w:val="-10"/>
          <w:szCs w:val="22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315" w:dyaOrig="316" w14:anchorId="1580447E">
          <v:shape id="_x0000_i1027" type="#_x0000_t75" style="width:66pt;height:15.75pt;mso-position-horizontal-relative:page;mso-position-vertical-relative:page" o:ole="">
            <v:imagedata r:id="rId11" o:title=""/>
          </v:shape>
          <o:OLEObject Type="Embed" ProgID="Equation.DSMT4" ShapeID="_x0000_i1027" DrawAspect="Content" ObjectID="_1764520601" r:id="rId12"/>
        </w:object>
      </w:r>
      <w:r w:rsidRPr="00CC220C">
        <w:rPr>
          <w:rFonts w:eastAsia="Arial Unicode MS"/>
          <w:color w:val="000000"/>
          <w:kern w:val="2"/>
          <w:position w:val="-10"/>
          <w:szCs w:val="2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309" w:dyaOrig="316" w14:anchorId="74D0401B">
          <v:shape id="_x0000_i1028" type="#_x0000_t75" style="width:65.25pt;height:15.75pt;mso-position-horizontal-relative:page;mso-position-vertical-relative:page" o:ole="">
            <v:imagedata r:id="rId13" o:title=""/>
          </v:shape>
          <o:OLEObject Type="Embed" ProgID="Equation.DSMT4" ShapeID="_x0000_i1028" DrawAspect="Content" ObjectID="_1764520602" r:id="rId14"/>
        </w:object>
      </w:r>
      <w:r w:rsidRPr="00CC220C">
        <w:rPr>
          <w:rFonts w:eastAsia="Arial Unicode MS"/>
          <w:color w:val="000000"/>
          <w:kern w:val="2"/>
          <w:position w:val="-10"/>
          <w:szCs w:val="22"/>
        </w:rPr>
        <w:t>.</w:t>
      </w:r>
    </w:p>
    <w:p w14:paraId="49F5495E" w14:textId="77777777" w:rsidR="006D410F" w:rsidRDefault="00000000" w:rsidP="00856493">
      <w:pPr>
        <w:pStyle w:val="Normal0"/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eastAsia="Arial Unicode MS" w:hint="default"/>
          <w:color w:val="000000"/>
          <w:kern w:val="2"/>
          <w:sz w:val="24"/>
          <w:szCs w:val="22"/>
          <w:u w:val="single"/>
          <w:lang w:val="pt-BR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4.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xoay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gồm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trở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R,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cuộn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cảm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thuần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có độ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tự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cảm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L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và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tụ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dung C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được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mắc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nối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tiếp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vào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áp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12"/>
        </w:rPr>
        <w:object w:dxaOrig="1475" w:dyaOrig="360" w14:anchorId="74383DB2">
          <v:shape id="_x0000_i1029" type="#_x0000_t75" style="width:73.5pt;height:18pt" o:ole="">
            <v:imagedata r:id="rId15" o:title=""/>
          </v:shape>
          <o:OLEObject Type="Embed" ProgID="Equation.DSMT4" ShapeID="_x0000_i1029" DrawAspect="Content" ObjectID="_1764520603" r:id="rId16"/>
        </w:objec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Tổng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trở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đoạn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tính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theo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công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thức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>:</w:t>
      </w:r>
    </w:p>
    <w:p w14:paraId="620C792F" w14:textId="77777777" w:rsidR="006D410F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2912" w:dyaOrig="707" w14:anchorId="2CA3D977">
          <v:shape id="_x0000_i1030" type="#_x0000_t75" style="width:145.5pt;height:35.25pt" o:ole="">
            <v:imagedata r:id="rId17" o:title=""/>
          </v:shape>
          <o:OLEObject Type="Embed" ProgID="Equation.DSMT4" ShapeID="_x0000_i1030" DrawAspect="Content" ObjectID="_1764520604" r:id="rId18"/>
        </w:object>
      </w:r>
      <w:r>
        <w:rPr>
          <w:b/>
        </w:rPr>
        <w:tab/>
        <w:t>B.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2321" w:dyaOrig="707" w14:anchorId="24DA7131">
          <v:shape id="_x0000_i1031" type="#_x0000_t75" style="width:116.25pt;height:35.25pt;mso-position-horizontal-relative:page;mso-position-vertical-relative:page" o:ole="">
            <v:imagedata r:id="rId19" o:title=""/>
          </v:shape>
          <o:OLEObject Type="Embed" ProgID="Equation.DSMT4" ShapeID="_x0000_i1031" DrawAspect="Content" ObjectID="_1764520605" r:id="rId20"/>
        </w:object>
      </w:r>
    </w:p>
    <w:p w14:paraId="1391D858" w14:textId="77777777" w:rsidR="006D410F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2830" w:dyaOrig="707" w14:anchorId="6B3518CC">
          <v:shape id="_x0000_i1032" type="#_x0000_t75" style="width:141.75pt;height:35.25pt" o:ole="">
            <v:imagedata r:id="rId21" o:title=""/>
          </v:shape>
          <o:OLEObject Type="Embed" ProgID="Equation.DSMT4" ShapeID="_x0000_i1032" DrawAspect="Content" ObjectID="_1764520606" r:id="rId22"/>
        </w:object>
      </w:r>
      <w:r>
        <w:rPr>
          <w:b/>
        </w:rPr>
        <w:tab/>
        <w:t>D.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2756" w:dyaOrig="707" w14:anchorId="6F054C8F">
          <v:shape id="_x0000_i1033" type="#_x0000_t75" style="width:138pt;height:35.25pt" o:ole="">
            <v:imagedata r:id="rId23" o:title=""/>
          </v:shape>
          <o:OLEObject Type="Embed" ProgID="Equation.DSMT4" ShapeID="_x0000_i1033" DrawAspect="Content" ObjectID="_1764520607" r:id="rId24"/>
        </w:object>
      </w:r>
    </w:p>
    <w:p w14:paraId="5D255A65" w14:textId="77777777" w:rsidR="006D410F" w:rsidRDefault="00000000" w:rsidP="00ED67F0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5.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Dao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tắt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dần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là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có</w:t>
      </w:r>
    </w:p>
    <w:p w14:paraId="7D09B7E5" w14:textId="77777777" w:rsidR="006D410F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biên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độ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giảm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dần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theo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thời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gian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B.</w:t>
      </w:r>
      <w: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tần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số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giảm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dần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theo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thời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gian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. </w:t>
      </w:r>
    </w:p>
    <w:p w14:paraId="78E0B8E9" w14:textId="77777777" w:rsidR="006D410F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chu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kỳ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tăng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tỉ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lệ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với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thời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gian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ma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sát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cực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đại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6022B210" w14:textId="77777777" w:rsidR="006D410F" w:rsidRDefault="00000000" w:rsidP="00765E02">
      <w:pPr>
        <w:pStyle w:val="Normal0"/>
        <w:spacing w:before="60"/>
        <w:jc w:val="both"/>
        <w:rPr>
          <w:rFonts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6.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Điều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kiện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dừng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dài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l </w:t>
      </w:r>
      <w:proofErr w:type="spellStart"/>
      <w:r w:rsidRPr="00CC220C">
        <w:rPr>
          <w:color w:val="000000"/>
          <w:kern w:val="2"/>
          <w:sz w:val="24"/>
          <w:szCs w:val="22"/>
        </w:rPr>
        <w:t>khi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đầu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cố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định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và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đầu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còn lại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tự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do là</w:t>
      </w:r>
      <w:r>
        <w:rPr>
          <w:color w:val="000000"/>
          <w:kern w:val="2"/>
          <w:sz w:val="24"/>
          <w:szCs w:val="22"/>
        </w:rPr>
        <w:t>:</w:t>
      </w:r>
    </w:p>
    <w:p w14:paraId="2E15ED8D" w14:textId="77777777" w:rsidR="006D410F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720" w:dyaOrig="286" w14:anchorId="3956ECEE">
          <v:shape id="_x0000_i1034" type="#_x0000_t75" style="width:36pt;height:14.25pt" o:ole="">
            <v:imagedata r:id="rId25" o:title=""/>
          </v:shape>
          <o:OLEObject Type="Embed" ProgID="Equation.DSMT4" ShapeID="_x0000_i1034" DrawAspect="Content" ObjectID="_1764520608" r:id="rId26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1405" w:dyaOrig="632" w14:anchorId="56CC3E5A">
          <v:shape id="_x0000_i1035" type="#_x0000_t75" style="width:70.5pt;height:31.5pt" o:ole="">
            <v:imagedata r:id="rId27" o:title=""/>
          </v:shape>
          <o:OLEObject Type="Embed" ProgID="Equation.DSMT4" ShapeID="_x0000_i1035" DrawAspect="Content" ObjectID="_1764520609" r:id="rId28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1405" w:dyaOrig="632" w14:anchorId="7480DF01">
          <v:shape id="_x0000_i1036" type="#_x0000_t75" style="width:70.5pt;height:31.5pt" o:ole="">
            <v:imagedata r:id="rId29" o:title=""/>
          </v:shape>
          <o:OLEObject Type="Embed" ProgID="Equation.DSMT4" ShapeID="_x0000_i1036" DrawAspect="Content" ObjectID="_1764520610" r:id="rId30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812" w:dyaOrig="632" w14:anchorId="0EF8212D">
          <v:shape id="_x0000_i1037" type="#_x0000_t75" style="width:40.5pt;height:31.5pt" o:ole="">
            <v:imagedata r:id="rId31" o:title=""/>
          </v:shape>
          <o:OLEObject Type="Embed" ProgID="Equation.DSMT4" ShapeID="_x0000_i1037" DrawAspect="Content" ObjectID="_1764520611" r:id="rId32"/>
        </w:object>
      </w:r>
    </w:p>
    <w:p w14:paraId="1A46F69E" w14:textId="77777777" w:rsidR="006D410F" w:rsidRDefault="00000000" w:rsidP="00765E02">
      <w:pPr>
        <w:pStyle w:val="Normal0"/>
        <w:spacing w:before="60"/>
        <w:jc w:val="both"/>
        <w:rPr>
          <w:rFonts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7.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sợi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dài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l, </w:t>
      </w:r>
      <w:proofErr w:type="spellStart"/>
      <w:r w:rsidRPr="00CC220C">
        <w:rPr>
          <w:color w:val="000000"/>
          <w:kern w:val="2"/>
          <w:sz w:val="24"/>
          <w:szCs w:val="22"/>
        </w:rPr>
        <w:t>hai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đầu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cố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định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, đang có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dừng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bụng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Biết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tốc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truyền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 v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không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đổi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Tần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số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</w:t>
      </w:r>
    </w:p>
    <w:p w14:paraId="2F6FCE50" w14:textId="77777777" w:rsidR="006D410F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392" w:dyaOrig="632" w14:anchorId="601D7FE8">
          <v:shape id="_x0000_i1038" type="#_x0000_t75" style="width:19.5pt;height:31.5pt" o:ole="">
            <v:imagedata r:id="rId33" o:title=""/>
          </v:shape>
          <o:OLEObject Type="Embed" ProgID="Equation.DSMT4" ShapeID="_x0000_i1038" DrawAspect="Content" ObjectID="_1764520612" r:id="rId34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300" w:dyaOrig="632" w14:anchorId="66C0C8D6">
          <v:shape id="_x0000_i1039" type="#_x0000_t75" style="width:15pt;height:31.5pt" o:ole="">
            <v:imagedata r:id="rId35" o:title=""/>
          </v:shape>
          <o:OLEObject Type="Embed" ProgID="Equation.DSMT4" ShapeID="_x0000_i1039" DrawAspect="Content" ObjectID="_1764520613" r:id="rId36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420" w:dyaOrig="631" w14:anchorId="0CE5A69E">
          <v:shape id="_x0000_i1040" type="#_x0000_t75" style="width:21pt;height:31.5pt" o:ole="">
            <v:imagedata r:id="rId37" o:title=""/>
          </v:shape>
          <o:OLEObject Type="Embed" ProgID="Equation.DSMT4" ShapeID="_x0000_i1040" DrawAspect="Content" ObjectID="_1764520614" r:id="rId38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392" w:dyaOrig="632" w14:anchorId="6135ABF3">
          <v:shape id="_x0000_i1041" type="#_x0000_t75" style="width:19.5pt;height:31.5pt" o:ole="">
            <v:imagedata r:id="rId39" o:title=""/>
          </v:shape>
          <o:OLEObject Type="Embed" ProgID="Equation.DSMT4" ShapeID="_x0000_i1041" DrawAspect="Content" ObjectID="_1764520615" r:id="rId40"/>
        </w:object>
      </w:r>
    </w:p>
    <w:p w14:paraId="6F4A8E67" w14:textId="77777777" w:rsidR="006D410F" w:rsidRDefault="00000000" w:rsidP="00856493">
      <w:pPr>
        <w:pStyle w:val="Normal0"/>
        <w:spacing w:before="60"/>
        <w:jc w:val="both"/>
        <w:rPr>
          <w:rFonts w:hint="default"/>
          <w:color w:val="000000"/>
          <w:kern w:val="2"/>
          <w:sz w:val="24"/>
          <w:szCs w:val="22"/>
          <w:lang w:val="nl-NL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8. 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Một máy phát điện xoay chiều một pha có khung dây của máy quay n (vòng /phút), số cặp cực của máy là p. Tần số do máy phát tạo ra là:</w:t>
      </w:r>
    </w:p>
    <w:p w14:paraId="1A46003A" w14:textId="77777777" w:rsidR="006D410F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  <w:lang w:val="nl-NL"/>
        </w:rPr>
        <w:object w:dxaOrig="792" w:dyaOrig="314" w14:anchorId="63127E17">
          <v:shape id="_x0000_i1042" type="#_x0000_t75" style="width:39.75pt;height:15.75pt" o:ole="">
            <v:imagedata r:id="rId41" o:title=""/>
          </v:shape>
          <o:OLEObject Type="Embed" ProgID="Equation.DSMT4" ShapeID="_x0000_i1042" DrawAspect="Content" ObjectID="_1764520616" r:id="rId42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  <w:lang w:val="nl-NL"/>
        </w:rPr>
        <w:object w:dxaOrig="949" w:dyaOrig="660" w14:anchorId="577C1903">
          <v:shape id="_x0000_i1043" type="#_x0000_t75" style="width:47.25pt;height:33pt" o:ole="">
            <v:imagedata r:id="rId43" o:title=""/>
          </v:shape>
          <o:OLEObject Type="Embed" ProgID="Equation.DSMT4" ShapeID="_x0000_i1043" DrawAspect="Content" ObjectID="_1764520617" r:id="rId44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  <w:lang w:val="nl-NL"/>
        </w:rPr>
        <w:object w:dxaOrig="840" w:dyaOrig="614" w14:anchorId="4ED86E11">
          <v:shape id="_x0000_i1044" type="#_x0000_t75" style="width:42pt;height:30.75pt" o:ole="">
            <v:imagedata r:id="rId45" o:title=""/>
          </v:shape>
          <o:OLEObject Type="Embed" ProgID="Equation.DSMT4" ShapeID="_x0000_i1044" DrawAspect="Content" ObjectID="_1764520618" r:id="rId46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  <w:lang w:val="nl-NL"/>
        </w:rPr>
        <w:object w:dxaOrig="840" w:dyaOrig="614" w14:anchorId="6003642E">
          <v:shape id="_x0000_i1045" type="#_x0000_t75" style="width:42pt;height:30.75pt" o:ole="">
            <v:imagedata r:id="rId47" o:title=""/>
          </v:shape>
          <o:OLEObject Type="Embed" ProgID="Equation.DSMT4" ShapeID="_x0000_i1045" DrawAspect="Content" ObjectID="_1764520619" r:id="rId48"/>
        </w:object>
      </w:r>
    </w:p>
    <w:p w14:paraId="0A837FD3" w14:textId="77777777" w:rsidR="006D410F" w:rsidRDefault="00000000" w:rsidP="00765E02">
      <w:pPr>
        <w:pStyle w:val="Normal0"/>
        <w:tabs>
          <w:tab w:val="left" w:pos="2750"/>
          <w:tab w:val="left" w:pos="5216"/>
          <w:tab w:val="left" w:pos="7682"/>
        </w:tabs>
        <w:spacing w:before="60"/>
        <w:jc w:val="both"/>
        <w:rPr>
          <w:rFonts w:hint="default"/>
          <w:color w:val="000000"/>
          <w:kern w:val="2"/>
          <w:sz w:val="24"/>
          <w:szCs w:val="22"/>
          <w:lang w:val="fr-FR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9.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Trong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hòa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giá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trị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cực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đại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vận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tốc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là:</w:t>
      </w:r>
    </w:p>
    <w:p w14:paraId="71CB7174" w14:textId="77777777" w:rsidR="006D410F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000" w:dyaOrig="374" w14:anchorId="7D272906">
          <v:shape id="_x0000_i1046" type="#_x0000_t75" style="width:50.25pt;height:18.75pt;mso-position-horizontal-relative:page;mso-position-vertical-relative:page" o:ole="">
            <v:imagedata r:id="rId49" o:title=""/>
          </v:shape>
          <o:OLEObject Type="Embed" ProgID="Equation.DSMT4" ShapeID="_x0000_i1046" DrawAspect="Content" ObjectID="_1764520620" r:id="rId50"/>
        </w:object>
      </w:r>
      <w:r>
        <w:rPr>
          <w:b/>
        </w:rPr>
        <w:tab/>
        <w:t>B.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149" w:dyaOrig="391" w14:anchorId="625DD618">
          <v:shape id="_x0000_i1047" type="#_x0000_t75" style="width:57.75pt;height:19.5pt;mso-position-horizontal-relative:page;mso-position-vertical-relative:page" o:ole="">
            <v:imagedata r:id="rId51" o:title=""/>
          </v:shape>
          <o:OLEObject Type="Embed" ProgID="Equation.DSMT4" ShapeID="_x0000_i1047" DrawAspect="Content" ObjectID="_1764520621" r:id="rId52"/>
        </w:object>
      </w:r>
      <w:r>
        <w:rPr>
          <w:b/>
        </w:rPr>
        <w:tab/>
        <w:t>C.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150" w:dyaOrig="374" w14:anchorId="44EB4DEE">
          <v:shape id="_x0000_i1048" type="#_x0000_t75" style="width:57.75pt;height:18.75pt;mso-position-horizontal-relative:page;mso-position-vertical-relative:page" o:ole="">
            <v:imagedata r:id="rId53" o:title=""/>
          </v:shape>
          <o:OLEObject Type="Embed" ProgID="Equation.DSMT4" ShapeID="_x0000_i1048" DrawAspect="Content" ObjectID="_1764520622" r:id="rId54"/>
        </w:object>
      </w:r>
      <w:r>
        <w:rPr>
          <w:b/>
        </w:rPr>
        <w:tab/>
        <w:t>D.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301" w:dyaOrig="391" w14:anchorId="12197CEE">
          <v:shape id="_x0000_i1049" type="#_x0000_t75" style="width:65.25pt;height:19.5pt;mso-position-horizontal-relative:page;mso-position-vertical-relative:page" o:ole="">
            <v:imagedata r:id="rId55" o:title=""/>
          </v:shape>
          <o:OLEObject Type="Embed" ProgID="Equation.DSMT4" ShapeID="_x0000_i1049" DrawAspect="Content" ObjectID="_1764520623" r:id="rId56"/>
        </w:object>
      </w:r>
    </w:p>
    <w:p w14:paraId="24CC6B00" w14:textId="77777777" w:rsidR="006D410F" w:rsidRDefault="00000000" w:rsidP="00765E02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lastRenderedPageBreak/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10.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Biểu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thức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của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cường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độ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dòng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  <w:lang w:val="fr-FR"/>
        </w:rPr>
        <w:t>xoay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chiều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 xml:space="preserve"> là i = </w:t>
      </w:r>
      <w:proofErr w:type="spellStart"/>
      <w:r w:rsidRPr="00CC220C">
        <w:rPr>
          <w:color w:val="000000"/>
          <w:kern w:val="2"/>
          <w:sz w:val="24"/>
          <w:szCs w:val="22"/>
          <w:lang w:val="fr-FR"/>
        </w:rPr>
        <w:t>I</w:t>
      </w:r>
      <w:r w:rsidRPr="00CC220C">
        <w:rPr>
          <w:color w:val="000000"/>
          <w:kern w:val="2"/>
          <w:sz w:val="24"/>
          <w:szCs w:val="22"/>
          <w:vertAlign w:val="subscript"/>
          <w:lang w:val="fr-FR"/>
        </w:rPr>
        <w:t>o</w:t>
      </w:r>
      <w:r w:rsidRPr="00CC220C">
        <w:rPr>
          <w:color w:val="000000"/>
          <w:kern w:val="2"/>
          <w:sz w:val="24"/>
          <w:szCs w:val="22"/>
          <w:lang w:val="fr-FR"/>
        </w:rPr>
        <w:t>cos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>(</w:t>
      </w:r>
      <w:r w:rsidRPr="00CC220C">
        <w:rPr>
          <w:rFonts w:ascii="Symbol" w:hAnsi="Symbol" w:hint="default"/>
          <w:color w:val="000000"/>
          <w:kern w:val="2"/>
          <w:sz w:val="24"/>
          <w:szCs w:val="22"/>
        </w:rPr>
        <w:t></w:t>
      </w:r>
      <w:r w:rsidRPr="00CC220C">
        <w:rPr>
          <w:color w:val="000000"/>
          <w:kern w:val="2"/>
          <w:sz w:val="24"/>
          <w:szCs w:val="22"/>
          <w:lang w:val="fr-FR"/>
        </w:rPr>
        <w:t>t+</w:t>
      </w:r>
      <w:r w:rsidRPr="00CC220C">
        <w:rPr>
          <w:rFonts w:ascii="Symbol" w:hAnsi="Symbol" w:hint="default"/>
          <w:color w:val="000000"/>
          <w:kern w:val="2"/>
          <w:sz w:val="24"/>
          <w:szCs w:val="22"/>
        </w:rPr>
        <w:t></w:t>
      </w:r>
      <w:r w:rsidRPr="00CC220C">
        <w:rPr>
          <w:color w:val="000000"/>
          <w:kern w:val="2"/>
          <w:sz w:val="24"/>
          <w:szCs w:val="22"/>
          <w:lang w:val="fr-FR"/>
        </w:rPr>
        <w:t xml:space="preserve">).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Cường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độ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hiệu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dụng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của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dòng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  <w:lang w:val="fr-FR"/>
        </w:rPr>
        <w:t>xoay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chiều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đó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 xml:space="preserve"> là</w:t>
      </w:r>
    </w:p>
    <w:p w14:paraId="51319C37" w14:textId="77777777" w:rsidR="006D410F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960" w:dyaOrig="404" w14:anchorId="76DA654A">
          <v:shape id="_x0000_i1050" type="#_x0000_t75" style="width:48pt;height:20.25pt" o:ole="">
            <v:imagedata r:id="rId57" o:title=""/>
          </v:shape>
          <o:OLEObject Type="Embed" ProgID="Equation.DSMT4" ShapeID="_x0000_i1050" DrawAspect="Content" ObjectID="_1764520624" r:id="rId58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660" w:dyaOrig="614" w14:anchorId="336CB5E1">
          <v:shape id="_x0000_i1051" type="#_x0000_t75" style="width:33pt;height:30.75pt" o:ole="">
            <v:imagedata r:id="rId59" o:title=""/>
          </v:shape>
          <o:OLEObject Type="Embed" ProgID="Equation.DSMT4" ShapeID="_x0000_i1051" DrawAspect="Content" ObjectID="_1764520625" r:id="rId60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768" w:dyaOrig="660" w14:anchorId="6C8A4516">
          <v:shape id="_x0000_i1052" type="#_x0000_t75" style="width:38.25pt;height:33pt" o:ole="">
            <v:imagedata r:id="rId61" o:title=""/>
          </v:shape>
          <o:OLEObject Type="Embed" ProgID="Equation.DSMT4" ShapeID="_x0000_i1052" DrawAspect="Content" ObjectID="_1764520626" r:id="rId62"/>
        </w:object>
      </w:r>
      <w:r>
        <w:rPr>
          <w:b/>
        </w:rPr>
        <w:tab/>
        <w:t>D.</w:t>
      </w:r>
      <w:r>
        <w:t xml:space="preserve"> </w:t>
      </w:r>
      <w:r w:rsidRPr="00CC220C">
        <w:rPr>
          <w:color w:val="000000"/>
          <w:kern w:val="2"/>
          <w:szCs w:val="22"/>
          <w:lang w:val="it-IT"/>
        </w:rPr>
        <w:t>I = 2I</w:t>
      </w:r>
      <w:r w:rsidRPr="00CC220C">
        <w:rPr>
          <w:color w:val="000000"/>
          <w:kern w:val="2"/>
          <w:szCs w:val="22"/>
          <w:vertAlign w:val="subscript"/>
          <w:lang w:val="it-IT"/>
        </w:rPr>
        <w:t>o</w:t>
      </w:r>
      <w:r w:rsidRPr="00CC220C">
        <w:rPr>
          <w:color w:val="000000"/>
          <w:kern w:val="2"/>
          <w:szCs w:val="22"/>
          <w:lang w:val="it-IT"/>
        </w:rPr>
        <w:t>.</w:t>
      </w:r>
    </w:p>
    <w:p w14:paraId="7742D32D" w14:textId="77777777" w:rsidR="006D410F" w:rsidRPr="00CC220C" w:rsidRDefault="00000000" w:rsidP="00ED67F0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rFonts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11.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Cho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hai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hòa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cùng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phương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cùng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tần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số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>:</w:t>
      </w:r>
      <w:r w:rsidRPr="00CC220C">
        <w:rPr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14"/>
        </w:rPr>
        <w:object w:dxaOrig="1979" w:dyaOrig="404" w14:anchorId="0F8960B8">
          <v:shape id="_x0000_i1053" type="#_x0000_t75" style="width:99pt;height:20.25pt" o:ole="">
            <v:imagedata r:id="rId63" o:title=""/>
          </v:shape>
          <o:OLEObject Type="Embed" ProgID="Equation.DSMT4" ShapeID="_x0000_i1053" DrawAspect="Content" ObjectID="_1764520627" r:id="rId64"/>
        </w:objec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và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14"/>
        </w:rPr>
        <w:object w:dxaOrig="2040" w:dyaOrig="404" w14:anchorId="245032E9">
          <v:shape id="_x0000_i1054" type="#_x0000_t75" style="width:102pt;height:20.25pt" o:ole="">
            <v:imagedata r:id="rId65" o:title=""/>
          </v:shape>
          <o:OLEObject Type="Embed" ProgID="Equation.DSMT4" ShapeID="_x0000_i1054" DrawAspect="Content" ObjectID="_1764520628" r:id="rId66"/>
        </w:object>
      </w:r>
      <w:r w:rsidRPr="00CC220C">
        <w:rPr>
          <w:color w:val="000000"/>
          <w:kern w:val="2"/>
          <w:sz w:val="24"/>
          <w:szCs w:val="22"/>
        </w:rPr>
        <w:t xml:space="preserve">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Biên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tổng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hợp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hai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giá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trị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nào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sau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đây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>?</w:t>
      </w:r>
    </w:p>
    <w:p w14:paraId="59AC6673" w14:textId="77777777" w:rsidR="006D410F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3450" w:dyaOrig="437" w14:anchorId="33BDD3BC">
          <v:shape id="_x0000_i1055" type="#_x0000_t75" style="width:172.5pt;height:21.75pt" o:ole="">
            <v:imagedata r:id="rId67" o:title=""/>
          </v:shape>
          <o:OLEObject Type="Embed" ProgID="Equation.DSMT4" ShapeID="_x0000_i1055" DrawAspect="Content" ObjectID="_1764520629" r:id="rId68"/>
        </w:object>
      </w:r>
      <w:r w:rsidRPr="00CC220C"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3502" w:dyaOrig="707" w14:anchorId="1470AAE4">
          <v:shape id="_x0000_i1056" type="#_x0000_t75" style="width:174.75pt;height:35.25pt;mso-position-horizontal-relative:page;mso-position-vertical-relative:page" o:ole="">
            <v:imagedata r:id="rId69" o:title=""/>
          </v:shape>
          <o:OLEObject Type="Embed" ProgID="Equation.DSMT4" ShapeID="_x0000_i1056" DrawAspect="Content" ObjectID="_1764520630" r:id="rId70"/>
        </w:object>
      </w:r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45E3226B" w14:textId="77777777" w:rsidR="006D410F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3502" w:dyaOrig="707" w14:anchorId="4158AD44">
          <v:shape id="_x0000_i1057" type="#_x0000_t75" style="width:174.75pt;height:35.25pt;mso-position-horizontal-relative:page;mso-position-vertical-relative:page" o:ole="">
            <v:imagedata r:id="rId71" o:title=""/>
          </v:shape>
          <o:OLEObject Type="Embed" ProgID="Equation.DSMT4" ShapeID="_x0000_i1057" DrawAspect="Content" ObjectID="_1764520631" r:id="rId72"/>
        </w:object>
      </w:r>
      <w:r w:rsidRPr="00CC220C"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3450" w:dyaOrig="437" w14:anchorId="01FBEBA3">
          <v:shape id="_x0000_i1058" type="#_x0000_t75" style="width:172.5pt;height:21.75pt" o:ole="">
            <v:imagedata r:id="rId73" o:title=""/>
          </v:shape>
          <o:OLEObject Type="Embed" ProgID="Equation.DSMT4" ShapeID="_x0000_i1058" DrawAspect="Content" ObjectID="_1764520632" r:id="rId74"/>
        </w:object>
      </w:r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35AC3824" w14:textId="77777777" w:rsidR="006D410F" w:rsidRDefault="00000000" w:rsidP="00856493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12. 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Một máy biến áp lý tưởng, cuộn dây sơ cấp có N</w:t>
      </w:r>
      <w:r w:rsidRPr="00CC220C">
        <w:rPr>
          <w:color w:val="000000"/>
          <w:kern w:val="2"/>
          <w:sz w:val="24"/>
          <w:szCs w:val="22"/>
          <w:vertAlign w:val="subscript"/>
          <w:lang w:val="nl-NL"/>
        </w:rPr>
        <w:t>1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 xml:space="preserve"> vòng và điện áp hiệu dụng là U</w:t>
      </w:r>
      <w:r w:rsidRPr="00CC220C">
        <w:rPr>
          <w:color w:val="000000"/>
          <w:kern w:val="2"/>
          <w:sz w:val="24"/>
          <w:szCs w:val="22"/>
          <w:vertAlign w:val="subscript"/>
          <w:lang w:val="nl-NL"/>
        </w:rPr>
        <w:t>1</w:t>
      </w:r>
      <w:r w:rsidRPr="00CC220C">
        <w:rPr>
          <w:color w:val="000000"/>
          <w:kern w:val="2"/>
          <w:sz w:val="24"/>
          <w:szCs w:val="22"/>
          <w:vertAlign w:val="subscript"/>
          <w:lang w:val="nl-NL"/>
        </w:rPr>
        <w:softHyphen/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. Cuộn dây thứ cấp có N</w:t>
      </w:r>
      <w:r w:rsidRPr="00CC220C">
        <w:rPr>
          <w:color w:val="000000"/>
          <w:kern w:val="2"/>
          <w:sz w:val="24"/>
          <w:szCs w:val="22"/>
          <w:vertAlign w:val="subscript"/>
          <w:lang w:val="nl-NL"/>
        </w:rPr>
        <w:t>2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 xml:space="preserve"> vòng và điện áp hiệu dụng là U</w:t>
      </w:r>
      <w:r w:rsidRPr="00CC220C">
        <w:rPr>
          <w:color w:val="000000"/>
          <w:kern w:val="2"/>
          <w:sz w:val="24"/>
          <w:szCs w:val="22"/>
          <w:vertAlign w:val="subscript"/>
          <w:lang w:val="nl-NL"/>
        </w:rPr>
        <w:t>2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. Mối quan hệ giữa số vòng dây và điện áp hiệu dụng của máy biến áp trên là:</w:t>
      </w:r>
    </w:p>
    <w:p w14:paraId="2AF28BAE" w14:textId="77777777" w:rsidR="006D410F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  <w:lang w:val="nl-NL"/>
        </w:rPr>
        <w:object w:dxaOrig="949" w:dyaOrig="673" w14:anchorId="388B8F34">
          <v:shape id="_x0000_i1059" type="#_x0000_t75" style="width:47.25pt;height:33.75pt" o:ole="">
            <v:imagedata r:id="rId75" o:title=""/>
          </v:shape>
          <o:OLEObject Type="Embed" ProgID="Equation.DSMT4" ShapeID="_x0000_i1059" DrawAspect="Content" ObjectID="_1764520633" r:id="rId76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  <w:lang w:val="nl-NL"/>
        </w:rPr>
        <w:object w:dxaOrig="1191" w:dyaOrig="673" w14:anchorId="5D018034">
          <v:shape id="_x0000_i1060" type="#_x0000_t75" style="width:59.25pt;height:33.75pt" o:ole="">
            <v:imagedata r:id="rId77" o:title=""/>
          </v:shape>
          <o:OLEObject Type="Embed" ProgID="Equation.DSMT4" ShapeID="_x0000_i1060" DrawAspect="Content" ObjectID="_1764520634" r:id="rId78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  <w:lang w:val="nl-NL"/>
        </w:rPr>
        <w:object w:dxaOrig="949" w:dyaOrig="673" w14:anchorId="1DA03238">
          <v:shape id="_x0000_i1061" type="#_x0000_t75" style="width:47.25pt;height:33.75pt" o:ole="">
            <v:imagedata r:id="rId79" o:title=""/>
          </v:shape>
          <o:OLEObject Type="Embed" ProgID="Equation.DSMT4" ShapeID="_x0000_i1061" DrawAspect="Content" ObjectID="_1764520635" r:id="rId80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  <w:lang w:val="nl-NL"/>
        </w:rPr>
        <w:object w:dxaOrig="1199" w:dyaOrig="673" w14:anchorId="25B35454">
          <v:shape id="_x0000_i1062" type="#_x0000_t75" style="width:60pt;height:33.75pt" o:ole="">
            <v:imagedata r:id="rId81" o:title=""/>
          </v:shape>
          <o:OLEObject Type="Embed" ProgID="Equation.DSMT4" ShapeID="_x0000_i1062" DrawAspect="Content" ObjectID="_1764520636" r:id="rId82"/>
        </w:object>
      </w:r>
    </w:p>
    <w:p w14:paraId="35E55A71" w14:textId="77777777" w:rsidR="006D410F" w:rsidRDefault="00000000" w:rsidP="00765E02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13.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Trong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xoay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chỉ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tụ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>,</w:t>
      </w:r>
    </w:p>
    <w:p w14:paraId="3ACB7EC9" w14:textId="77777777" w:rsidR="006D410F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áp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tức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thời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giữa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hai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đầu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đoạn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mạch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luôn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sớm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pha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π/2 so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với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dòng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2BCBC7C7" w14:textId="77777777" w:rsidR="006D410F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dung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kháng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tụ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tỉ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lệ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với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tần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số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dòng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43BBE034" w14:textId="77777777" w:rsidR="006D410F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cường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độ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dòng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hiệu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dụng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trong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mạch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có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biểu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thức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793" w:dyaOrig="627" w14:anchorId="6BB6E704">
          <v:shape id="_x0000_i1063" type="#_x0000_t75" style="width:39.75pt;height:31.5pt;mso-position-horizontal-relative:page;mso-position-vertical-relative:page" o:ole="">
            <v:imagedata r:id="rId83" o:title=""/>
          </v:shape>
          <o:OLEObject Type="Embed" ProgID="Equation.DSMT4" ShapeID="_x0000_i1063" DrawAspect="Content" ObjectID="_1764520637" r:id="rId84"/>
        </w:object>
      </w:r>
      <w:r w:rsidRPr="00CC220C">
        <w:rPr>
          <w:rFonts w:eastAsia="Arial Unicode MS"/>
          <w:color w:val="000000"/>
          <w:kern w:val="2"/>
          <w:szCs w:val="22"/>
        </w:rPr>
        <w:t xml:space="preserve">. </w:t>
      </w:r>
    </w:p>
    <w:p w14:paraId="19950C9A" w14:textId="77777777" w:rsidR="006D410F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áp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tức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thời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giữa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hai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đầu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đoạn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mạch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luôn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trễ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pha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π/2 so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với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dòng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06111E08" w14:textId="77777777" w:rsidR="006D410F" w:rsidRDefault="00000000" w:rsidP="00ED67F0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14.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Chọn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câu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trả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lời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i/>
          <w:iCs/>
          <w:color w:val="000000"/>
          <w:kern w:val="2"/>
          <w:sz w:val="24"/>
          <w:szCs w:val="22"/>
        </w:rPr>
        <w:t>đúng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Đơn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vị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i/>
          <w:iCs/>
          <w:color w:val="000000"/>
          <w:kern w:val="2"/>
          <w:sz w:val="24"/>
          <w:szCs w:val="22"/>
        </w:rPr>
        <w:t>thường</w:t>
      </w:r>
      <w:proofErr w:type="spellEnd"/>
      <w:r w:rsidRPr="00CC220C">
        <w:rPr>
          <w:rFonts w:eastAsia="Arial Unicode MS"/>
          <w:i/>
          <w:iCs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i/>
          <w:iCs/>
          <w:color w:val="000000"/>
          <w:kern w:val="2"/>
          <w:sz w:val="24"/>
          <w:szCs w:val="22"/>
        </w:rPr>
        <w:t>dùng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để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mức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cường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âm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là:</w:t>
      </w:r>
    </w:p>
    <w:p w14:paraId="59B9C137" w14:textId="77777777" w:rsidR="006D410F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Đềxiben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(dB).</w:t>
      </w:r>
      <w:r>
        <w:rPr>
          <w:b/>
        </w:rPr>
        <w:tab/>
        <w:t>B.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J/s.</w:t>
      </w:r>
      <w:r>
        <w:rPr>
          <w:b/>
        </w:rPr>
        <w:tab/>
        <w:t>C.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Ben (B).</w:t>
      </w: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W/m</w:t>
      </w:r>
      <w:r w:rsidRPr="00CC220C">
        <w:rPr>
          <w:rFonts w:eastAsia="Arial Unicode MS"/>
          <w:color w:val="000000"/>
          <w:kern w:val="2"/>
          <w:szCs w:val="22"/>
          <w:vertAlign w:val="superscript"/>
        </w:rPr>
        <w:t xml:space="preserve">2. </w:t>
      </w:r>
    </w:p>
    <w:p w14:paraId="4636508B" w14:textId="77777777" w:rsidR="006D410F" w:rsidRDefault="00000000" w:rsidP="00765E02">
      <w:pPr>
        <w:pStyle w:val="BodyText"/>
        <w:tabs>
          <w:tab w:val="left" w:pos="426"/>
        </w:tabs>
        <w:spacing w:before="60"/>
        <w:rPr>
          <w:rFonts w:ascii="Times New Roman" w:hAnsi="Times New Roman"/>
          <w:color w:val="000000"/>
          <w:kern w:val="2"/>
          <w:sz w:val="24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15. </w:t>
      </w:r>
      <w:r w:rsidRPr="00CC220C">
        <w:rPr>
          <w:rFonts w:ascii="Times New Roman" w:hAnsi="Times New Roman"/>
          <w:color w:val="000000"/>
          <w:kern w:val="2"/>
          <w:sz w:val="24"/>
        </w:rPr>
        <w:t xml:space="preserve">Khi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nói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 xml:space="preserve"> về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sóng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 xml:space="preserve">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âm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 xml:space="preserve">,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phát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 xml:space="preserve">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biểu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 xml:space="preserve">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nào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 xml:space="preserve">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sau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 xml:space="preserve">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đây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 xml:space="preserve"> là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sai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>?</w:t>
      </w:r>
    </w:p>
    <w:p w14:paraId="2CBCBE1D" w14:textId="77777777" w:rsidR="006D410F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765E02">
        <w:rPr>
          <w:color w:val="000000"/>
          <w:kern w:val="2"/>
        </w:rPr>
        <w:t>Sóng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cơ</w:t>
      </w:r>
      <w:proofErr w:type="spellEnd"/>
      <w:r w:rsidRPr="00765E02">
        <w:rPr>
          <w:color w:val="000000"/>
          <w:kern w:val="2"/>
        </w:rPr>
        <w:t xml:space="preserve"> có </w:t>
      </w:r>
      <w:proofErr w:type="spellStart"/>
      <w:r w:rsidRPr="00765E02">
        <w:rPr>
          <w:color w:val="000000"/>
          <w:kern w:val="2"/>
        </w:rPr>
        <w:t>tần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số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lớn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hơn</w:t>
      </w:r>
      <w:proofErr w:type="spellEnd"/>
      <w:r w:rsidRPr="00765E02">
        <w:rPr>
          <w:color w:val="000000"/>
          <w:kern w:val="2"/>
        </w:rPr>
        <w:t xml:space="preserve"> 20000Hz </w:t>
      </w:r>
      <w:proofErr w:type="spellStart"/>
      <w:r w:rsidRPr="00765E02">
        <w:rPr>
          <w:color w:val="000000"/>
          <w:kern w:val="2"/>
        </w:rPr>
        <w:t>gọi</w:t>
      </w:r>
      <w:proofErr w:type="spellEnd"/>
      <w:r w:rsidRPr="00765E02">
        <w:rPr>
          <w:color w:val="000000"/>
          <w:kern w:val="2"/>
        </w:rPr>
        <w:t xml:space="preserve"> là </w:t>
      </w:r>
      <w:proofErr w:type="spellStart"/>
      <w:r w:rsidRPr="00765E02">
        <w:rPr>
          <w:color w:val="000000"/>
          <w:kern w:val="2"/>
        </w:rPr>
        <w:t>sóng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siêu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âm</w:t>
      </w:r>
      <w:proofErr w:type="spellEnd"/>
      <w:r w:rsidRPr="00765E02">
        <w:rPr>
          <w:color w:val="000000"/>
          <w:kern w:val="2"/>
        </w:rPr>
        <w:t>.</w:t>
      </w:r>
    </w:p>
    <w:p w14:paraId="5FD61B4D" w14:textId="77777777" w:rsidR="006D410F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 w:rsidRPr="00765E02">
        <w:rPr>
          <w:color w:val="000000"/>
          <w:kern w:val="2"/>
        </w:rPr>
        <w:t>Sóng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siêu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âm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truyền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được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trong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chân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không</w:t>
      </w:r>
      <w:proofErr w:type="spellEnd"/>
      <w:r w:rsidRPr="00765E02">
        <w:rPr>
          <w:color w:val="000000"/>
          <w:kern w:val="2"/>
        </w:rPr>
        <w:t>.</w:t>
      </w:r>
    </w:p>
    <w:p w14:paraId="33E23EBA" w14:textId="77777777" w:rsidR="006D410F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CC220C">
        <w:rPr>
          <w:color w:val="000000"/>
          <w:kern w:val="2"/>
        </w:rPr>
        <w:t>Sóng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hạ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âm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không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truyền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được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trong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chân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không</w:t>
      </w:r>
      <w:proofErr w:type="spellEnd"/>
      <w:r w:rsidRPr="00CC220C">
        <w:rPr>
          <w:color w:val="000000"/>
          <w:kern w:val="2"/>
        </w:rPr>
        <w:t>.</w:t>
      </w:r>
    </w:p>
    <w:p w14:paraId="098D32AD" w14:textId="77777777" w:rsidR="006D410F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proofErr w:type="spellStart"/>
      <w:r w:rsidRPr="00CC220C">
        <w:rPr>
          <w:color w:val="000000"/>
          <w:kern w:val="2"/>
        </w:rPr>
        <w:t>Sóng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cơ</w:t>
      </w:r>
      <w:proofErr w:type="spellEnd"/>
      <w:r w:rsidRPr="00CC220C">
        <w:rPr>
          <w:color w:val="000000"/>
          <w:kern w:val="2"/>
        </w:rPr>
        <w:t xml:space="preserve"> có </w:t>
      </w:r>
      <w:proofErr w:type="spellStart"/>
      <w:r w:rsidRPr="00CC220C">
        <w:rPr>
          <w:color w:val="000000"/>
          <w:kern w:val="2"/>
        </w:rPr>
        <w:t>tần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số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nhỏ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hơn</w:t>
      </w:r>
      <w:proofErr w:type="spellEnd"/>
      <w:r w:rsidRPr="00CC220C">
        <w:rPr>
          <w:color w:val="000000"/>
          <w:kern w:val="2"/>
        </w:rPr>
        <w:t xml:space="preserve"> 16Hz </w:t>
      </w:r>
      <w:proofErr w:type="spellStart"/>
      <w:r w:rsidRPr="00CC220C">
        <w:rPr>
          <w:color w:val="000000"/>
          <w:kern w:val="2"/>
        </w:rPr>
        <w:t>gọi</w:t>
      </w:r>
      <w:proofErr w:type="spellEnd"/>
      <w:r w:rsidRPr="00CC220C">
        <w:rPr>
          <w:color w:val="000000"/>
          <w:kern w:val="2"/>
        </w:rPr>
        <w:t xml:space="preserve"> là </w:t>
      </w:r>
      <w:proofErr w:type="spellStart"/>
      <w:r w:rsidRPr="00CC220C">
        <w:rPr>
          <w:color w:val="000000"/>
          <w:kern w:val="2"/>
        </w:rPr>
        <w:t>sóng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hạ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âm</w:t>
      </w:r>
      <w:proofErr w:type="spellEnd"/>
      <w:r w:rsidRPr="00CC220C">
        <w:rPr>
          <w:color w:val="000000"/>
          <w:kern w:val="2"/>
        </w:rPr>
        <w:t>.</w:t>
      </w:r>
    </w:p>
    <w:p w14:paraId="08DDC6CE" w14:textId="77777777" w:rsidR="006D410F" w:rsidRDefault="00000000" w:rsidP="00856493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rFonts w:hint="default"/>
          <w:color w:val="000000"/>
          <w:kern w:val="2"/>
          <w:sz w:val="24"/>
          <w:szCs w:val="22"/>
          <w:lang w:val="pt-BR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16. </w:t>
      </w:r>
      <w:r w:rsidRPr="00CC220C">
        <w:rPr>
          <w:rFonts w:hint="default"/>
          <w:color w:val="000000"/>
          <w:kern w:val="2"/>
          <w:sz w:val="24"/>
          <w:szCs w:val="22"/>
          <w:lang w:val="it-IT"/>
        </w:rPr>
        <w:t>Trong quá trình truyền tải điện năng, biện pháp giảm hao phí trên đường dây tải điện được sử dụng chủ yếu hiện nay là</w:t>
      </w:r>
    </w:p>
    <w:p w14:paraId="5E573E2E" w14:textId="05BCBC97" w:rsidR="006D410F" w:rsidRDefault="00000000" w:rsidP="007036CC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  <w:szCs w:val="22"/>
          <w:lang w:val="it-IT"/>
        </w:rPr>
        <w:t>tăng điện áp trước khi truyền tải.</w:t>
      </w:r>
      <w:r w:rsidR="007036CC">
        <w:tab/>
      </w:r>
      <w:r w:rsidR="007036CC">
        <w:tab/>
      </w:r>
      <w:r>
        <w:rPr>
          <w:b/>
        </w:rPr>
        <w:t>B.</w:t>
      </w:r>
      <w:r>
        <w:t xml:space="preserve"> </w:t>
      </w:r>
      <w:r w:rsidRPr="00CC220C">
        <w:rPr>
          <w:color w:val="000000"/>
          <w:kern w:val="2"/>
          <w:szCs w:val="22"/>
          <w:lang w:val="it-IT"/>
        </w:rPr>
        <w:t>tăng chiều dài đường dây.</w:t>
      </w:r>
    </w:p>
    <w:p w14:paraId="1E26571E" w14:textId="758C29DA" w:rsidR="006D410F" w:rsidRDefault="00000000" w:rsidP="007036CC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  <w:szCs w:val="22"/>
          <w:lang w:val="it-IT"/>
        </w:rPr>
        <w:t>giảm tiết diện dây.</w:t>
      </w:r>
      <w:r w:rsidR="007036CC">
        <w:tab/>
      </w:r>
      <w:r w:rsidR="007036CC">
        <w:tab/>
      </w:r>
      <w:r w:rsidR="007036CC">
        <w:tab/>
      </w:r>
      <w:r w:rsidR="007036CC">
        <w:tab/>
      </w:r>
      <w:r>
        <w:rPr>
          <w:b/>
        </w:rPr>
        <w:t>D.</w:t>
      </w:r>
      <w:r>
        <w:t xml:space="preserve"> </w:t>
      </w:r>
      <w:r w:rsidRPr="00CC220C">
        <w:rPr>
          <w:color w:val="000000"/>
          <w:kern w:val="2"/>
          <w:szCs w:val="22"/>
          <w:lang w:val="it-IT"/>
        </w:rPr>
        <w:t>giảm công suất truyền tải.</w:t>
      </w:r>
    </w:p>
    <w:p w14:paraId="3FE8EF3E" w14:textId="77777777" w:rsidR="006D410F" w:rsidRDefault="00000000" w:rsidP="00ED67F0">
      <w:pPr>
        <w:pStyle w:val="Normal0"/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17.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Biểu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thức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nào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sau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đây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dùng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để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tính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cường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dòng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hiệu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dụng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đoạn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chỉ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trở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( R)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và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cuộn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thuần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cảm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có độ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tự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cảm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(L) 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mắc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nối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tiếp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>?</w:t>
      </w:r>
    </w:p>
    <w:p w14:paraId="662EF317" w14:textId="77777777" w:rsidR="006D410F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42"/>
          <w:sz w:val="20"/>
          <w:szCs w:val="20"/>
        </w:rPr>
        <w:object w:dxaOrig="1725" w:dyaOrig="811" w14:anchorId="62C96FC0">
          <v:shape id="_x0000_i1064" type="#_x0000_t75" style="width:86.25pt;height:40.5pt" o:ole="">
            <v:imagedata r:id="rId85" o:title=""/>
          </v:shape>
          <o:OLEObject Type="Embed" ProgID="Equation.DSMT4" ShapeID="_x0000_i1064" DrawAspect="Content" ObjectID="_1764520638" r:id="rId86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42"/>
          <w:sz w:val="20"/>
          <w:szCs w:val="20"/>
        </w:rPr>
        <w:object w:dxaOrig="1725" w:dyaOrig="811" w14:anchorId="64D0F6C8">
          <v:shape id="_x0000_i1065" type="#_x0000_t75" style="width:86.25pt;height:40.5pt" o:ole="">
            <v:imagedata r:id="rId87" o:title=""/>
          </v:shape>
          <o:OLEObject Type="Embed" ProgID="Equation.DSMT4" ShapeID="_x0000_i1065" DrawAspect="Content" ObjectID="_1764520639" r:id="rId88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36"/>
          <w:sz w:val="20"/>
          <w:szCs w:val="20"/>
        </w:rPr>
        <w:object w:dxaOrig="1500" w:dyaOrig="735" w14:anchorId="3F985549">
          <v:shape id="_x0000_i1066" type="#_x0000_t75" style="width:75pt;height:36.75pt" o:ole="">
            <v:imagedata r:id="rId89" o:title=""/>
          </v:shape>
          <o:OLEObject Type="Embed" ProgID="Equation.DSMT4" ShapeID="_x0000_i1066" DrawAspect="Content" ObjectID="_1764520640" r:id="rId90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</w:rPr>
        <w:object w:dxaOrig="1335" w:dyaOrig="688" w14:anchorId="520CAA4F">
          <v:shape id="_x0000_i1067" type="#_x0000_t75" style="width:66.75pt;height:34.5pt" o:ole="">
            <v:imagedata r:id="rId91" o:title=""/>
          </v:shape>
          <o:OLEObject Type="Embed" ProgID="Equation.DSMT4" ShapeID="_x0000_i1067" DrawAspect="Content" ObjectID="_1764520641" r:id="rId92"/>
        </w:object>
      </w:r>
    </w:p>
    <w:p w14:paraId="3230A3D4" w14:textId="77777777" w:rsidR="006D410F" w:rsidRPr="00CC220C" w:rsidRDefault="00000000" w:rsidP="00ED67F0">
      <w:pPr>
        <w:pStyle w:val="Normal0"/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eastAsia="Arial Unicode MS" w:hint="default"/>
          <w:color w:val="000000"/>
          <w:kern w:val="2"/>
          <w:sz w:val="24"/>
          <w:szCs w:val="22"/>
          <w:lang w:val="pt-BR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18. </w:t>
      </w:r>
      <w:r w:rsidRPr="00CC220C">
        <w:rPr>
          <w:rFonts w:eastAsia="Arial Unicode MS" w:hint="default"/>
          <w:color w:val="000000"/>
          <w:kern w:val="2"/>
          <w:sz w:val="24"/>
          <w:szCs w:val="22"/>
          <w:lang w:val="pt-BR"/>
        </w:rPr>
        <w:t xml:space="preserve">Mắc tụ điện có điện dung </w:t>
      </w:r>
      <w:r>
        <w:rPr>
          <w:color w:val="000000"/>
          <w:position w:val="-24"/>
        </w:rPr>
        <w:object w:dxaOrig="1292" w:dyaOrig="660" w14:anchorId="4AEE7BE7">
          <v:shape id="_x0000_i1068" type="#_x0000_t75" style="width:64.5pt;height:33pt" o:ole="">
            <v:imagedata r:id="rId93" o:title=""/>
          </v:shape>
          <o:OLEObject Type="Embed" ProgID="Equation.DSMT4" ShapeID="_x0000_i1068" DrawAspect="Content" ObjectID="_1764520642" r:id="rId94"/>
        </w:object>
      </w:r>
      <w:r w:rsidRPr="00CC220C">
        <w:rPr>
          <w:rFonts w:eastAsia="Arial Unicode MS" w:hint="default"/>
          <w:color w:val="000000"/>
          <w:kern w:val="2"/>
          <w:sz w:val="24"/>
          <w:szCs w:val="22"/>
          <w:lang w:val="pt-BR"/>
        </w:rPr>
        <w:t xml:space="preserve"> vào điệp áp</w:t>
      </w:r>
      <w:r>
        <w:rPr>
          <w:color w:val="000000"/>
          <w:position w:val="-14"/>
        </w:rPr>
        <w:object w:dxaOrig="2339" w:dyaOrig="420" w14:anchorId="3A1439A4">
          <v:shape id="_x0000_i1069" type="#_x0000_t75" style="width:117pt;height:21pt" o:ole="">
            <v:imagedata r:id="rId95" o:title=""/>
          </v:shape>
          <o:OLEObject Type="Embed" ProgID="Equation.DSMT4" ShapeID="_x0000_i1069" DrawAspect="Content" ObjectID="_1764520643" r:id="rId96"/>
        </w:object>
      </w:r>
      <w:r w:rsidRPr="00CC220C">
        <w:rPr>
          <w:rFonts w:eastAsia="Arial Unicode MS" w:hint="default"/>
          <w:color w:val="000000"/>
          <w:kern w:val="2"/>
          <w:sz w:val="24"/>
          <w:szCs w:val="22"/>
          <w:lang w:val="pt-BR"/>
        </w:rPr>
        <w:t>. Biểu thức cường độ dòng điện qua tụ C là:</w:t>
      </w:r>
    </w:p>
    <w:p w14:paraId="0F09DA21" w14:textId="77777777" w:rsidR="006D410F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2320" w:dyaOrig="673" w14:anchorId="34F4118F">
          <v:shape id="_x0000_i1070" type="#_x0000_t75" style="width:116.25pt;height:33.75pt" o:ole="">
            <v:imagedata r:id="rId97" o:title=""/>
          </v:shape>
          <o:OLEObject Type="Embed" ProgID="Equation.DSMT4" ShapeID="_x0000_i1070" DrawAspect="Content" ObjectID="_1764520644" r:id="rId98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2600" w:dyaOrig="673" w14:anchorId="125271A5">
          <v:shape id="_x0000_i1071" type="#_x0000_t75" style="width:129.75pt;height:33.75pt" o:ole="">
            <v:imagedata r:id="rId99" o:title=""/>
          </v:shape>
          <o:OLEObject Type="Embed" ProgID="Equation.DSMT4" ShapeID="_x0000_i1071" DrawAspect="Content" ObjectID="_1764520645" r:id="rId100"/>
        </w:object>
      </w:r>
    </w:p>
    <w:p w14:paraId="0801DCDD" w14:textId="77777777" w:rsidR="006D410F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2600" w:dyaOrig="673" w14:anchorId="7FDE807C">
          <v:shape id="_x0000_i1072" type="#_x0000_t75" style="width:129.75pt;height:33.75pt" o:ole="">
            <v:imagedata r:id="rId101" o:title=""/>
          </v:shape>
          <o:OLEObject Type="Embed" ProgID="Equation.DSMT4" ShapeID="_x0000_i1072" DrawAspect="Content" ObjectID="_1764520646" r:id="rId102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2600" w:dyaOrig="673" w14:anchorId="15F40212">
          <v:shape id="_x0000_i1073" type="#_x0000_t75" style="width:129.75pt;height:33.75pt" o:ole="">
            <v:imagedata r:id="rId103" o:title=""/>
          </v:shape>
          <o:OLEObject Type="Embed" ProgID="Equation.DSMT4" ShapeID="_x0000_i1073" DrawAspect="Content" ObjectID="_1764520647" r:id="rId104"/>
        </w:object>
      </w:r>
    </w:p>
    <w:p w14:paraId="4A82B897" w14:textId="77777777" w:rsidR="006D410F" w:rsidRDefault="00000000" w:rsidP="00765E02">
      <w:pPr>
        <w:pStyle w:val="Normal0"/>
        <w:tabs>
          <w:tab w:val="left" w:pos="2750"/>
          <w:tab w:val="left" w:pos="5216"/>
          <w:tab w:val="left" w:pos="7682"/>
        </w:tabs>
        <w:spacing w:before="60"/>
        <w:jc w:val="both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lastRenderedPageBreak/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19.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con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lắc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lò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xo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hoà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theo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phương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thẳng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đứng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trong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quá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trình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vật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lò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xo có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dài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biến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thiên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từ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16cm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đến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26cm.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Biên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vật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là</w:t>
      </w:r>
    </w:p>
    <w:p w14:paraId="13F05C70" w14:textId="77777777" w:rsidR="006D410F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4cm.</w:t>
      </w:r>
      <w:r>
        <w:rPr>
          <w:b/>
        </w:rPr>
        <w:tab/>
        <w:t>B.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2cm.</w:t>
      </w:r>
      <w:r>
        <w:rPr>
          <w:b/>
        </w:rPr>
        <w:tab/>
        <w:t>C.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10cm.</w:t>
      </w: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5cm.</w:t>
      </w:r>
    </w:p>
    <w:p w14:paraId="0716F787" w14:textId="77777777" w:rsidR="006D410F" w:rsidRPr="00CC220C" w:rsidRDefault="00000000" w:rsidP="00ED67F0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20. </w:t>
      </w:r>
      <w:r w:rsidRPr="00CC220C">
        <w:rPr>
          <w:color w:val="000000"/>
          <w:kern w:val="2"/>
          <w:sz w:val="24"/>
          <w:szCs w:val="22"/>
        </w:rPr>
        <w:t xml:space="preserve">Khi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xảy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ra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hiện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tượng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cộng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hưởng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trong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xoay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gồm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R, L, C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mắc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nối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tiếp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thì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biểu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thức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nào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sau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đây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sai</w:t>
      </w:r>
      <w:proofErr w:type="spellEnd"/>
      <w:r w:rsidRPr="00CC220C">
        <w:rPr>
          <w:color w:val="000000"/>
          <w:kern w:val="2"/>
          <w:sz w:val="24"/>
          <w:szCs w:val="22"/>
        </w:rPr>
        <w:t>?</w:t>
      </w:r>
    </w:p>
    <w:p w14:paraId="1722AA6C" w14:textId="77777777" w:rsidR="006D410F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856493">
        <w:rPr>
          <w:color w:val="000000"/>
          <w:kern w:val="2"/>
          <w:szCs w:val="22"/>
        </w:rPr>
        <w:t>Z</w:t>
      </w:r>
      <w:r w:rsidRPr="00856493">
        <w:rPr>
          <w:color w:val="000000"/>
          <w:kern w:val="2"/>
          <w:szCs w:val="22"/>
          <w:vertAlign w:val="subscript"/>
        </w:rPr>
        <w:t>L</w:t>
      </w:r>
      <w:r w:rsidRPr="00856493">
        <w:rPr>
          <w:color w:val="000000"/>
          <w:kern w:val="2"/>
          <w:szCs w:val="22"/>
        </w:rPr>
        <w:t xml:space="preserve"> = Z</w:t>
      </w:r>
      <w:r w:rsidRPr="00856493">
        <w:rPr>
          <w:rFonts w:ascii="Times New Roman Bold" w:hAnsi="Times New Roman Bold"/>
          <w:color w:val="000000"/>
          <w:kern w:val="2"/>
          <w:szCs w:val="22"/>
          <w:vertAlign w:val="subscript"/>
        </w:rPr>
        <w:t>C.</w:t>
      </w:r>
      <w:r>
        <w:rPr>
          <w:b/>
        </w:rPr>
        <w:tab/>
        <w:t>B.</w:t>
      </w:r>
      <w:r>
        <w:t xml:space="preserve"> </w:t>
      </w:r>
      <w:r w:rsidRPr="00856493">
        <w:rPr>
          <w:color w:val="000000"/>
          <w:kern w:val="2"/>
          <w:szCs w:val="22"/>
        </w:rPr>
        <w:t>U = U</w:t>
      </w:r>
      <w:r w:rsidRPr="00856493">
        <w:rPr>
          <w:color w:val="000000"/>
          <w:kern w:val="2"/>
          <w:szCs w:val="22"/>
          <w:vertAlign w:val="subscript"/>
        </w:rPr>
        <w:t>R</w:t>
      </w:r>
      <w:r w:rsidRPr="00856493">
        <w:rPr>
          <w:color w:val="000000"/>
          <w:kern w:val="2"/>
          <w:szCs w:val="22"/>
        </w:rPr>
        <w:t xml:space="preserve">. </w:t>
      </w:r>
      <w:r>
        <w:rPr>
          <w:b/>
        </w:rPr>
        <w:tab/>
        <w:t>C.</w:t>
      </w:r>
      <w:r>
        <w:t xml:space="preserve"> </w:t>
      </w:r>
      <w:r w:rsidRPr="00856493">
        <w:rPr>
          <w:color w:val="000000"/>
          <w:kern w:val="2"/>
          <w:szCs w:val="22"/>
        </w:rPr>
        <w:t>U</w:t>
      </w:r>
      <w:r w:rsidRPr="00856493">
        <w:rPr>
          <w:color w:val="000000"/>
          <w:kern w:val="2"/>
          <w:szCs w:val="22"/>
          <w:vertAlign w:val="subscript"/>
        </w:rPr>
        <w:t>L</w:t>
      </w:r>
      <w:r w:rsidRPr="00856493">
        <w:rPr>
          <w:color w:val="000000"/>
          <w:kern w:val="2"/>
          <w:szCs w:val="22"/>
        </w:rPr>
        <w:t xml:space="preserve"> = U</w:t>
      </w:r>
      <w:r w:rsidRPr="00856493">
        <w:rPr>
          <w:color w:val="000000"/>
          <w:kern w:val="2"/>
          <w:szCs w:val="22"/>
          <w:vertAlign w:val="subscript"/>
        </w:rPr>
        <w:t>R</w:t>
      </w:r>
      <w:r w:rsidRPr="00856493">
        <w:rPr>
          <w:color w:val="000000"/>
          <w:kern w:val="2"/>
          <w:szCs w:val="22"/>
        </w:rPr>
        <w:t>.</w:t>
      </w:r>
      <w:r>
        <w:rPr>
          <w:b/>
        </w:rPr>
        <w:tab/>
        <w:t>D.</w:t>
      </w:r>
      <w:r>
        <w:t xml:space="preserve"> </w:t>
      </w:r>
      <w:proofErr w:type="spellStart"/>
      <w:r w:rsidRPr="00856493">
        <w:rPr>
          <w:color w:val="000000"/>
          <w:kern w:val="2"/>
          <w:szCs w:val="22"/>
        </w:rPr>
        <w:t>cosφ</w:t>
      </w:r>
      <w:proofErr w:type="spellEnd"/>
      <w:r w:rsidRPr="00856493">
        <w:rPr>
          <w:color w:val="000000"/>
          <w:kern w:val="2"/>
          <w:szCs w:val="22"/>
        </w:rPr>
        <w:t xml:space="preserve"> = 1.</w:t>
      </w:r>
    </w:p>
    <w:p w14:paraId="27F0A370" w14:textId="77777777" w:rsidR="006D410F" w:rsidRPr="00765E02" w:rsidRDefault="00000000" w:rsidP="00765E02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21.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Gọi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12"/>
        </w:rPr>
        <w:object w:dxaOrig="911" w:dyaOrig="374" w14:anchorId="4D002B1B">
          <v:shape id="_x0000_i1074" type="#_x0000_t75" style="width:45.75pt;height:18.75pt" o:ole="">
            <v:imagedata r:id="rId105" o:title=""/>
          </v:shape>
          <o:OLEObject Type="Embed" ProgID="Equation.DSMT4" ShapeID="_x0000_i1074" DrawAspect="Content" ObjectID="_1764520648" r:id="rId106"/>
        </w:object>
      </w:r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lần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lượt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vận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tốc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truyền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cơ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trong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các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môi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trường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rắn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lỏng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khí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Kết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luận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đúng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</w:t>
      </w:r>
    </w:p>
    <w:p w14:paraId="55BACDFD" w14:textId="77777777" w:rsidR="006D410F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2"/>
          <w:sz w:val="20"/>
          <w:szCs w:val="20"/>
        </w:rPr>
        <w:object w:dxaOrig="1219" w:dyaOrig="374" w14:anchorId="1A8277FD">
          <v:shape id="_x0000_i1075" type="#_x0000_t75" style="width:60.75pt;height:18.75pt" o:ole="">
            <v:imagedata r:id="rId107" o:title=""/>
          </v:shape>
          <o:OLEObject Type="Embed" ProgID="Equation.DSMT4" ShapeID="_x0000_i1075" DrawAspect="Content" ObjectID="_1764520649" r:id="rId108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2"/>
          <w:sz w:val="20"/>
          <w:szCs w:val="20"/>
        </w:rPr>
        <w:object w:dxaOrig="1219" w:dyaOrig="374" w14:anchorId="1A41DBD6">
          <v:shape id="_x0000_i1076" type="#_x0000_t75" style="width:60.75pt;height:18.75pt" o:ole="">
            <v:imagedata r:id="rId109" o:title=""/>
          </v:shape>
          <o:OLEObject Type="Embed" ProgID="Equation.DSMT4" ShapeID="_x0000_i1076" DrawAspect="Content" ObjectID="_1764520650" r:id="rId110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2"/>
          <w:sz w:val="20"/>
          <w:szCs w:val="20"/>
        </w:rPr>
        <w:object w:dxaOrig="1219" w:dyaOrig="374" w14:anchorId="6B9B59AF">
          <v:shape id="_x0000_i1077" type="#_x0000_t75" style="width:60.75pt;height:18.75pt" o:ole="">
            <v:imagedata r:id="rId111" o:title=""/>
          </v:shape>
          <o:OLEObject Type="Embed" ProgID="Equation.DSMT4" ShapeID="_x0000_i1077" DrawAspect="Content" ObjectID="_1764520651" r:id="rId112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2"/>
          <w:sz w:val="20"/>
          <w:szCs w:val="20"/>
        </w:rPr>
        <w:object w:dxaOrig="1219" w:dyaOrig="374" w14:anchorId="41CC9093">
          <v:shape id="_x0000_i1078" type="#_x0000_t75" style="width:60.75pt;height:18.75pt" o:ole="">
            <v:imagedata r:id="rId113" o:title=""/>
          </v:shape>
          <o:OLEObject Type="Embed" ProgID="Equation.DSMT4" ShapeID="_x0000_i1078" DrawAspect="Content" ObjectID="_1764520652" r:id="rId114"/>
        </w:object>
      </w:r>
    </w:p>
    <w:p w14:paraId="7A7D35A1" w14:textId="77777777" w:rsidR="006D410F" w:rsidRDefault="00000000" w:rsidP="00765E02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hint="default"/>
          <w:color w:val="000000"/>
          <w:kern w:val="2"/>
          <w:sz w:val="24"/>
          <w:szCs w:val="22"/>
          <w:lang w:val="it-IT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22.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áp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giữa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hai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đầu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đoạn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biểu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thức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28"/>
        </w:rPr>
        <w:object w:dxaOrig="2680" w:dyaOrig="673" w14:anchorId="5FD336EF">
          <v:shape id="_x0000_i1079" type="#_x0000_t75" style="width:134.25pt;height:33.75pt" o:ole="">
            <v:imagedata r:id="rId115" o:title=""/>
          </v:shape>
          <o:OLEObject Type="Embed" ProgID="Equation.DSMT4" ShapeID="_x0000_i1079" DrawAspect="Content" ObjectID="_1764520653" r:id="rId116"/>
        </w:object>
      </w:r>
      <w:r w:rsidRPr="00CC220C">
        <w:rPr>
          <w:color w:val="000000"/>
          <w:kern w:val="2"/>
          <w:sz w:val="24"/>
          <w:szCs w:val="22"/>
        </w:rPr>
        <w:t xml:space="preserve"> (V).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áp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hiệu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dụng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là:</w:t>
      </w:r>
    </w:p>
    <w:p w14:paraId="307F4FB6" w14:textId="77777777" w:rsidR="006D410F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733" w:dyaOrig="343" w14:anchorId="44EF5F5E">
          <v:shape id="_x0000_i1080" type="#_x0000_t75" style="width:36.75pt;height:17.25pt" o:ole="">
            <v:imagedata r:id="rId117" o:title=""/>
          </v:shape>
          <o:OLEObject Type="Embed" ProgID="Equation.DSMT4" ShapeID="_x0000_i1080" DrawAspect="Content" ObjectID="_1764520654" r:id="rId118"/>
        </w:object>
      </w:r>
      <w:r w:rsidRPr="00CC220C">
        <w:rPr>
          <w:color w:val="000000"/>
          <w:kern w:val="2"/>
          <w:szCs w:val="22"/>
        </w:rPr>
        <w:t>(V)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435" w:dyaOrig="285" w14:anchorId="2E2A6C3F">
          <v:shape id="_x0000_i1081" type="#_x0000_t75" style="width:21.75pt;height:14.25pt" o:ole="">
            <v:imagedata r:id="rId119" o:title=""/>
          </v:shape>
          <o:OLEObject Type="Embed" ProgID="Equation.DSMT4" ShapeID="_x0000_i1081" DrawAspect="Content" ObjectID="_1764520655" r:id="rId120"/>
        </w:object>
      </w:r>
      <w:r w:rsidRPr="00CC220C">
        <w:rPr>
          <w:color w:val="000000"/>
          <w:kern w:val="2"/>
          <w:szCs w:val="22"/>
        </w:rPr>
        <w:t>(V)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405" w:dyaOrig="271" w14:anchorId="2C877139">
          <v:shape id="_x0000_i1082" type="#_x0000_t75" style="width:20.25pt;height:13.5pt" o:ole="">
            <v:imagedata r:id="rId121" o:title=""/>
          </v:shape>
          <o:OLEObject Type="Embed" ProgID="Equation.DSMT4" ShapeID="_x0000_i1082" DrawAspect="Content" ObjectID="_1764520656" r:id="rId122"/>
        </w:object>
      </w:r>
      <w:r w:rsidRPr="00CC220C">
        <w:rPr>
          <w:color w:val="000000"/>
          <w:kern w:val="2"/>
          <w:szCs w:val="22"/>
        </w:rPr>
        <w:t>(V)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555" w:dyaOrig="271" w14:anchorId="630F645B">
          <v:shape id="_x0000_i1083" type="#_x0000_t75" style="width:27.75pt;height:13.5pt" o:ole="">
            <v:imagedata r:id="rId123" o:title=""/>
          </v:shape>
          <o:OLEObject Type="Embed" ProgID="Equation.DSMT4" ShapeID="_x0000_i1083" DrawAspect="Content" ObjectID="_1764520657" r:id="rId124"/>
        </w:object>
      </w:r>
      <w:r w:rsidRPr="00CC220C">
        <w:rPr>
          <w:color w:val="000000"/>
          <w:kern w:val="2"/>
          <w:szCs w:val="22"/>
        </w:rPr>
        <w:t>(V)</w:t>
      </w:r>
    </w:p>
    <w:p w14:paraId="1F21B417" w14:textId="77777777" w:rsidR="006D410F" w:rsidRPr="00CC220C" w:rsidRDefault="00000000" w:rsidP="00ED67F0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23.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Con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lắc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lò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xo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gồm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vật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nặng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khối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lượng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m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và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lò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xo có độ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cứng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k,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hòa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với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chu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kỳ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T.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Chọn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câu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đúng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>.</w:t>
      </w:r>
    </w:p>
    <w:p w14:paraId="6B0687F5" w14:textId="77777777" w:rsidR="006D410F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145" w:dyaOrig="706" w14:anchorId="6089F04A">
          <v:shape id="_x0000_i1084" type="#_x0000_t75" style="width:57pt;height:35.25pt" o:ole="">
            <v:imagedata r:id="rId125" o:title=""/>
          </v:shape>
          <o:OLEObject Type="Embed" ProgID="Equation.DSMT4" ShapeID="_x0000_i1084" DrawAspect="Content" ObjectID="_1764520658" r:id="rId126"/>
        </w:object>
      </w:r>
      <w:r>
        <w:rPr>
          <w:b/>
        </w:rPr>
        <w:tab/>
        <w:t>B.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139" w:dyaOrig="706" w14:anchorId="26D4430A">
          <v:shape id="_x0000_i1085" type="#_x0000_t75" style="width:57pt;height:35.25pt" o:ole="">
            <v:imagedata r:id="rId127" o:title=""/>
          </v:shape>
          <o:OLEObject Type="Embed" ProgID="Equation.DSMT4" ShapeID="_x0000_i1085" DrawAspect="Content" ObjectID="_1764520659" r:id="rId128"/>
        </w:object>
      </w:r>
      <w:r>
        <w:rPr>
          <w:b/>
        </w:rPr>
        <w:tab/>
        <w:t>C.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137" w:dyaOrig="706" w14:anchorId="381CAFA6">
          <v:shape id="_x0000_i1086" type="#_x0000_t75" style="width:57pt;height:35.25pt" o:ole="">
            <v:imagedata r:id="rId129" o:title=""/>
          </v:shape>
          <o:OLEObject Type="Embed" ProgID="Equation.DSMT4" ShapeID="_x0000_i1086" DrawAspect="Content" ObjectID="_1764520660" r:id="rId130"/>
        </w:object>
      </w:r>
      <w:r>
        <w:rPr>
          <w:b/>
        </w:rPr>
        <w:tab/>
        <w:t>D.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137" w:dyaOrig="706" w14:anchorId="3F8B450D">
          <v:shape id="_x0000_i1087" type="#_x0000_t75" style="width:57pt;height:35.25pt" o:ole="">
            <v:imagedata r:id="rId131" o:title=""/>
          </v:shape>
          <o:OLEObject Type="Embed" ProgID="Equation.DSMT4" ShapeID="_x0000_i1087" DrawAspect="Content" ObjectID="_1764520661" r:id="rId132"/>
        </w:object>
      </w:r>
    </w:p>
    <w:p w14:paraId="749AA548" w14:textId="77777777" w:rsidR="006D410F" w:rsidRPr="00CC220C" w:rsidRDefault="00000000" w:rsidP="00ED67F0">
      <w:pPr>
        <w:pStyle w:val="Normal0"/>
        <w:spacing w:before="60"/>
        <w:jc w:val="both"/>
        <w:rPr>
          <w:rFonts w:hint="default"/>
          <w:color w:val="000000"/>
          <w:kern w:val="2"/>
          <w:sz w:val="24"/>
          <w:szCs w:val="22"/>
          <w:lang w:val="pt-BR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24. </w:t>
      </w:r>
      <w:r w:rsidRPr="00CC220C">
        <w:rPr>
          <w:rFonts w:hint="default"/>
          <w:color w:val="000000"/>
          <w:kern w:val="2"/>
          <w:sz w:val="24"/>
          <w:szCs w:val="22"/>
          <w:lang w:val="pt-BR"/>
        </w:rPr>
        <w:t xml:space="preserve">Ở mặt nước có hai nguồn sóng dao động theo phương vuông góc với mặt nước, có cùng phương trình </w:t>
      </w:r>
      <w:r>
        <w:rPr>
          <w:color w:val="000000"/>
          <w:position w:val="-6"/>
          <w:lang w:val="pt-BR"/>
        </w:rPr>
        <w:object w:dxaOrig="1239" w:dyaOrig="286" w14:anchorId="5CE4E414">
          <v:shape id="_x0000_i1088" type="#_x0000_t75" style="width:62.25pt;height:14.25pt" o:ole="">
            <v:imagedata r:id="rId133" o:title=""/>
          </v:shape>
          <o:OLEObject Type="Embed" ProgID="Equation.DSMT4" ShapeID="_x0000_i1088" DrawAspect="Content" ObjectID="_1764520662" r:id="rId134"/>
        </w:object>
      </w:r>
      <w:r w:rsidRPr="00CC220C">
        <w:rPr>
          <w:rFonts w:hint="default"/>
          <w:color w:val="000000"/>
          <w:kern w:val="2"/>
          <w:sz w:val="24"/>
          <w:szCs w:val="22"/>
          <w:lang w:val="pt-BR"/>
        </w:rPr>
        <w:t>. Trong miền gặp nhau của hai sóng, những điểm mà ở đó các phần tử nước dao động với biên độ cực đại sẽ có hiệu đường đi của sóng từ hai nguồn đến đó bằng</w:t>
      </w:r>
    </w:p>
    <w:p w14:paraId="6BC3AEEB" w14:textId="77777777" w:rsidR="006D410F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  <w:szCs w:val="22"/>
          <w:lang w:val="pt-BR"/>
        </w:rPr>
        <w:t>một số lẻ lần nửa bước sóng.</w:t>
      </w:r>
      <w:r>
        <w:rPr>
          <w:b/>
        </w:rPr>
        <w:tab/>
        <w:t>B.</w:t>
      </w:r>
      <w:r>
        <w:t xml:space="preserve"> </w:t>
      </w:r>
      <w:r w:rsidRPr="00CC220C">
        <w:rPr>
          <w:color w:val="000000"/>
          <w:kern w:val="2"/>
          <w:szCs w:val="22"/>
          <w:lang w:val="pt-BR"/>
        </w:rPr>
        <w:t>một số nguyên lần nửa bước sóng.</w:t>
      </w:r>
    </w:p>
    <w:p w14:paraId="4D1A5FA3" w14:textId="77777777" w:rsidR="006D410F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  <w:szCs w:val="22"/>
          <w:lang w:val="pt-BR"/>
        </w:rPr>
        <w:t>một số lẻ lần bước sóng.</w:t>
      </w:r>
      <w:r>
        <w:rPr>
          <w:b/>
        </w:rPr>
        <w:tab/>
        <w:t>D.</w:t>
      </w:r>
      <w:r>
        <w:t xml:space="preserve"> </w:t>
      </w:r>
      <w:r w:rsidRPr="00CC220C">
        <w:rPr>
          <w:color w:val="000000"/>
          <w:kern w:val="2"/>
          <w:szCs w:val="22"/>
          <w:lang w:val="pt-BR"/>
        </w:rPr>
        <w:t>một số nguyên lần bước sóng.</w:t>
      </w:r>
    </w:p>
    <w:p w14:paraId="07D3CA35" w14:textId="66255E6C" w:rsidR="006D410F" w:rsidRPr="00CC220C" w:rsidRDefault="00000000" w:rsidP="00ED67F0">
      <w:pPr>
        <w:pStyle w:val="Normal0"/>
        <w:spacing w:before="60"/>
        <w:rPr>
          <w:rFonts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25.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con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lắc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đơn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gồm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quả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cầu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nhỏ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khối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lượng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m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được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treo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vào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đầu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</w:t>
      </w:r>
      <w:r w:rsidR="00A70439">
        <w:rPr>
          <w:rFonts w:hint="default"/>
          <w:color w:val="000000"/>
          <w:kern w:val="2"/>
          <w:sz w:val="24"/>
          <w:szCs w:val="22"/>
        </w:rPr>
        <w:t>ợi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mềm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nhẹ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không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="00A70439">
        <w:rPr>
          <w:rFonts w:hint="default"/>
          <w:color w:val="000000"/>
          <w:kern w:val="2"/>
          <w:sz w:val="24"/>
          <w:szCs w:val="22"/>
        </w:rPr>
        <w:t>d</w:t>
      </w:r>
      <w:r w:rsidRPr="00CC220C">
        <w:rPr>
          <w:rFonts w:hint="default"/>
          <w:color w:val="000000"/>
          <w:kern w:val="2"/>
          <w:sz w:val="24"/>
          <w:szCs w:val="22"/>
        </w:rPr>
        <w:t>ãn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, </w:t>
      </w:r>
      <w:proofErr w:type="spellStart"/>
      <w:r w:rsidR="00A70439">
        <w:rPr>
          <w:rFonts w:hint="default"/>
          <w:color w:val="000000"/>
          <w:kern w:val="2"/>
          <w:sz w:val="24"/>
          <w:szCs w:val="22"/>
        </w:rPr>
        <w:t>chiều</w:t>
      </w:r>
      <w:proofErr w:type="spellEnd"/>
      <w:r w:rsidR="00A70439">
        <w:rPr>
          <w:rFonts w:hint="default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dài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r w:rsidR="00A70439">
        <w:rPr>
          <w:rFonts w:hint="default"/>
          <w:color w:val="000000"/>
          <w:kern w:val="2"/>
          <w:sz w:val="24"/>
          <w:szCs w:val="22"/>
        </w:rPr>
        <w:t xml:space="preserve">là </w:t>
      </w:r>
      <w:r w:rsidRPr="00CC220C">
        <w:rPr>
          <w:color w:val="000000"/>
          <w:kern w:val="2"/>
          <w:sz w:val="24"/>
          <w:szCs w:val="22"/>
        </w:rPr>
        <w:t xml:space="preserve">49cm. Con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lắc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điều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hoà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tại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nơi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color w:val="000000"/>
          <w:kern w:val="2"/>
          <w:sz w:val="24"/>
          <w:szCs w:val="22"/>
        </w:rPr>
        <w:t>gia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tốc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trọng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trường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g. Lấy </w:t>
      </w:r>
      <w:r>
        <w:rPr>
          <w:color w:val="000000"/>
          <w:position w:val="-10"/>
        </w:rPr>
        <w:object w:dxaOrig="707" w:dyaOrig="374" w14:anchorId="540EC3BB">
          <v:shape id="_x0000_i1089" type="#_x0000_t75" style="width:35.25pt;height:18.75pt" o:ole="">
            <v:imagedata r:id="rId135" o:title=""/>
          </v:shape>
          <o:OLEObject Type="Embed" ProgID="Equation.DSMT4" ShapeID="_x0000_i1089" DrawAspect="Content" ObjectID="_1764520663" r:id="rId136"/>
        </w:object>
      </w:r>
      <w:r w:rsidRPr="00CC220C">
        <w:rPr>
          <w:color w:val="000000"/>
          <w:kern w:val="2"/>
          <w:sz w:val="24"/>
          <w:szCs w:val="22"/>
        </w:rPr>
        <w:t>(m/s</w:t>
      </w:r>
      <w:r w:rsidRPr="00CC220C">
        <w:rPr>
          <w:color w:val="000000"/>
          <w:kern w:val="2"/>
          <w:sz w:val="24"/>
          <w:szCs w:val="22"/>
          <w:vertAlign w:val="superscript"/>
        </w:rPr>
        <w:t>2</w:t>
      </w:r>
      <w:r w:rsidRPr="00CC220C">
        <w:rPr>
          <w:color w:val="000000"/>
          <w:kern w:val="2"/>
          <w:sz w:val="24"/>
          <w:szCs w:val="22"/>
        </w:rPr>
        <w:t xml:space="preserve">). Chu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kỳ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con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lắc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</w:t>
      </w:r>
    </w:p>
    <w:p w14:paraId="63010C7F" w14:textId="77777777" w:rsidR="006D410F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  <w:szCs w:val="22"/>
        </w:rPr>
        <w:t>1,8(s)</w:t>
      </w:r>
      <w:r>
        <w:rPr>
          <w:b/>
        </w:rPr>
        <w:tab/>
        <w:t>B.</w:t>
      </w:r>
      <w:r>
        <w:t xml:space="preserve"> </w:t>
      </w:r>
      <w:r w:rsidRPr="00CC220C">
        <w:rPr>
          <w:color w:val="000000"/>
          <w:kern w:val="2"/>
          <w:szCs w:val="22"/>
        </w:rPr>
        <w:t>0,7(s)</w:t>
      </w: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  <w:szCs w:val="22"/>
        </w:rPr>
        <w:t>1,4(s)</w:t>
      </w:r>
      <w:r>
        <w:rPr>
          <w:b/>
        </w:rPr>
        <w:tab/>
        <w:t>D.</w:t>
      </w:r>
      <w:r>
        <w:t xml:space="preserve"> </w:t>
      </w:r>
      <w:r w:rsidRPr="00CC220C">
        <w:rPr>
          <w:color w:val="000000"/>
          <w:kern w:val="2"/>
          <w:szCs w:val="22"/>
        </w:rPr>
        <w:t>4,9(s)</w:t>
      </w:r>
    </w:p>
    <w:p w14:paraId="3A495BA6" w14:textId="77777777" w:rsidR="006D410F" w:rsidRDefault="00000000" w:rsidP="00856493">
      <w:pPr>
        <w:pStyle w:val="Normal0"/>
        <w:tabs>
          <w:tab w:val="left" w:pos="280"/>
          <w:tab w:val="left" w:pos="567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26. 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Một mạch điện gồm R = 100</w:t>
      </w:r>
      <w:r>
        <w:rPr>
          <w:color w:val="000000"/>
          <w:position w:val="-4"/>
          <w:lang w:val="nl-NL"/>
        </w:rPr>
        <w:object w:dxaOrig="255" w:dyaOrig="255" w14:anchorId="5577CF6C">
          <v:shape id="_x0000_i1090" type="#_x0000_t75" style="width:12.75pt;height:12.75pt" o:ole="">
            <v:imagedata r:id="rId137" o:title=""/>
          </v:shape>
          <o:OLEObject Type="Embed" ProgID="Equation.3" ShapeID="_x0000_i1090" DrawAspect="Content" ObjectID="_1764520664" r:id="rId138"/>
        </w:objec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 xml:space="preserve">, cuộn dây thuần cảm có </w:t>
      </w:r>
      <w:r>
        <w:rPr>
          <w:color w:val="000000"/>
          <w:position w:val="-24"/>
          <w:lang w:val="nl-NL"/>
        </w:rPr>
        <w:object w:dxaOrig="1020" w:dyaOrig="614" w14:anchorId="705D510D">
          <v:shape id="_x0000_i1091" type="#_x0000_t75" style="width:51pt;height:30.75pt" o:ole="">
            <v:imagedata r:id="rId139" o:title=""/>
          </v:shape>
          <o:OLEObject Type="Embed" ProgID="Equation.DSMT4" ShapeID="_x0000_i1091" DrawAspect="Content" ObjectID="_1764520665" r:id="rId140"/>
        </w:object>
      </w:r>
      <w:r w:rsidRPr="00CC220C">
        <w:rPr>
          <w:color w:val="000000"/>
          <w:kern w:val="2"/>
          <w:position w:val="-4"/>
          <w:sz w:val="24"/>
          <w:szCs w:val="22"/>
          <w:lang w:val="nl-NL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 xml:space="preserve">và tụ điện có điện dung </w:t>
      </w:r>
      <w:r>
        <w:rPr>
          <w:color w:val="000000"/>
          <w:position w:val="-24"/>
          <w:lang w:val="nl-NL"/>
        </w:rPr>
        <w:object w:dxaOrig="1240" w:dyaOrig="660" w14:anchorId="46FB525D">
          <v:shape id="_x0000_i1092" type="#_x0000_t75" style="width:62.25pt;height:33pt" o:ole="">
            <v:imagedata r:id="rId141" o:title=""/>
          </v:shape>
          <o:OLEObject Type="Embed" ProgID="Equation.DSMT4" ShapeID="_x0000_i1092" DrawAspect="Content" ObjectID="_1764520666" r:id="rId142"/>
        </w:objec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 xml:space="preserve"> mắc nối tiếp. Điện áp xoay chiều đặt vào hai đầu mạch có biểu thức </w:t>
      </w:r>
      <w:r>
        <w:rPr>
          <w:color w:val="000000"/>
          <w:position w:val="-24"/>
          <w:lang w:val="nl-NL"/>
        </w:rPr>
        <w:object w:dxaOrig="2520" w:dyaOrig="614" w14:anchorId="32939054">
          <v:shape id="_x0000_i1093" type="#_x0000_t75" style="width:126pt;height:30.75pt" o:ole="">
            <v:imagedata r:id="rId143" o:title=""/>
          </v:shape>
          <o:OLEObject Type="Embed" ProgID="Equation.DSMT4" ShapeID="_x0000_i1093" DrawAspect="Content" ObjectID="_1764520667" r:id="rId144"/>
        </w:objec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. Biểu thức cường độ dòng điện qua mạch là:</w:t>
      </w:r>
    </w:p>
    <w:p w14:paraId="2B4DBE48" w14:textId="77777777" w:rsidR="006D410F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  <w:lang w:val="nl-NL"/>
        </w:rPr>
        <w:object w:dxaOrig="2299" w:dyaOrig="614" w14:anchorId="6214B87C">
          <v:shape id="_x0000_i1094" type="#_x0000_t75" style="width:114.75pt;height:30.75pt" o:ole="">
            <v:imagedata r:id="rId145" o:title=""/>
          </v:shape>
          <o:OLEObject Type="Embed" ProgID="Equation.DSMT4" ShapeID="_x0000_i1094" DrawAspect="Content" ObjectID="_1764520668" r:id="rId146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  <w:lang w:val="nl-NL"/>
        </w:rPr>
        <w:object w:dxaOrig="2139" w:dyaOrig="614" w14:anchorId="4FF6624F">
          <v:shape id="_x0000_i1095" type="#_x0000_t75" style="width:107.25pt;height:30.75pt" o:ole="">
            <v:imagedata r:id="rId147" o:title=""/>
          </v:shape>
          <o:OLEObject Type="Embed" ProgID="Equation.DSMT4" ShapeID="_x0000_i1095" DrawAspect="Content" ObjectID="_1764520669" r:id="rId148"/>
        </w:object>
      </w:r>
    </w:p>
    <w:p w14:paraId="608994DD" w14:textId="77777777" w:rsidR="006D410F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  <w:lang w:val="nl-NL"/>
        </w:rPr>
        <w:object w:dxaOrig="2299" w:dyaOrig="614" w14:anchorId="3A2654CE">
          <v:shape id="_x0000_i1096" type="#_x0000_t75" style="width:114.75pt;height:30.75pt" o:ole="">
            <v:imagedata r:id="rId149" o:title=""/>
          </v:shape>
          <o:OLEObject Type="Embed" ProgID="Equation.DSMT4" ShapeID="_x0000_i1096" DrawAspect="Content" ObjectID="_1764520670" r:id="rId150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  <w:lang w:val="nl-NL"/>
        </w:rPr>
        <w:object w:dxaOrig="2190" w:dyaOrig="615" w14:anchorId="6B903016">
          <v:shape id="_x0000_i1097" type="#_x0000_t75" style="width:109.5pt;height:30.75pt" o:ole="">
            <v:imagedata r:id="rId151" o:title=""/>
          </v:shape>
          <o:OLEObject Type="Embed" ProgID="Equation.DSMT4" ShapeID="_x0000_i1097" DrawAspect="Content" ObjectID="_1764520671" r:id="rId152"/>
        </w:object>
      </w:r>
    </w:p>
    <w:p w14:paraId="1920D1C8" w14:textId="77777777" w:rsidR="006D410F" w:rsidRDefault="00000000" w:rsidP="00765E02">
      <w:pPr>
        <w:pStyle w:val="Normal0"/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spacing w:before="60"/>
        <w:jc w:val="both"/>
        <w:rPr>
          <w:rFonts w:hint="default"/>
          <w:color w:val="000000"/>
          <w:kern w:val="2"/>
          <w:sz w:val="24"/>
          <w:szCs w:val="22"/>
          <w:lang w:val="pt-BR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27.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AB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dài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90cm có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đầu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B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cố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định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Tại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đầu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A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thực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hiện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hoà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tần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số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f = 15Hz (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coi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A là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nút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).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Tốc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truyền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ℓà v = 4,5m/s.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Số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điểm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nút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số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điểm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bụng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ℓà bao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nhiêu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>?</w:t>
      </w:r>
    </w:p>
    <w:p w14:paraId="1B1CA3ED" w14:textId="77777777" w:rsidR="006D410F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6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nút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, 7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bụng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B.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7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nút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, 6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bụng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C.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7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nút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, 5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bụng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6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nút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, 6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bụng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34C96C67" w14:textId="77777777" w:rsidR="006D410F" w:rsidRDefault="00000000" w:rsidP="00765E02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28.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Trong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thí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nghiệm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giao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thoa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người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ta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tạo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ra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mặt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chất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lỏng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hai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nguồn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A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và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B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đồng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pha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cùng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tần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số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f = 15 Hz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và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cùng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biên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độ.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đoạn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AB ta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thấy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hai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điểm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cực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đại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liên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tiếp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cách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nhau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4 cm. 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Tốc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truyền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mặt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chất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lỏng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là</w:t>
      </w:r>
    </w:p>
    <w:p w14:paraId="2E5072D3" w14:textId="77777777" w:rsidR="006D410F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2,4 m/s.</w:t>
      </w:r>
      <w:r>
        <w:rPr>
          <w:b/>
        </w:rPr>
        <w:tab/>
        <w:t>B.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1,2 m/s</w:t>
      </w:r>
      <w:r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C.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0,3m/s.</w:t>
      </w: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0,6 m/s.</w:t>
      </w:r>
      <w:r w:rsidRPr="00CC220C">
        <w:rPr>
          <w:color w:val="000000"/>
          <w:kern w:val="2"/>
          <w:szCs w:val="22"/>
        </w:rPr>
        <w:t xml:space="preserve"> </w:t>
      </w:r>
    </w:p>
    <w:p w14:paraId="1C3BA3D7" w14:textId="77777777" w:rsidR="007036CC" w:rsidRDefault="007036CC" w:rsidP="00856493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Times New Roman" w:hint="default"/>
          <w:b/>
          <w:sz w:val="24"/>
          <w:szCs w:val="26"/>
        </w:rPr>
      </w:pPr>
    </w:p>
    <w:p w14:paraId="16FFC93B" w14:textId="77777777" w:rsidR="007036CC" w:rsidRDefault="007036CC" w:rsidP="00856493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Times New Roman" w:hint="default"/>
          <w:b/>
          <w:sz w:val="24"/>
          <w:szCs w:val="26"/>
        </w:rPr>
      </w:pPr>
    </w:p>
    <w:p w14:paraId="5F51E676" w14:textId="06877E2A" w:rsidR="006D410F" w:rsidRDefault="00000000" w:rsidP="00856493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lastRenderedPageBreak/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29.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Đặt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vào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hai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đầu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đoạn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xoay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áp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10"/>
          <w:lang w:val="nl-NL"/>
        </w:rPr>
        <w:object w:dxaOrig="2020" w:dyaOrig="314" w14:anchorId="1591A040">
          <v:shape id="_x0000_i1098" type="#_x0000_t75" style="width:101.25pt;height:15.75pt" o:ole="">
            <v:imagedata r:id="rId153" o:title=""/>
          </v:shape>
          <o:OLEObject Type="Embed" ProgID="Equation.DSMT4" ShapeID="_x0000_i1098" DrawAspect="Content" ObjectID="_1764520672" r:id="rId154"/>
        </w:objec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thì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cường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dòng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qua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đoạn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 </w:t>
      </w:r>
      <w:r>
        <w:rPr>
          <w:color w:val="000000"/>
          <w:position w:val="-24"/>
          <w:lang w:val="nl-NL"/>
        </w:rPr>
        <w:object w:dxaOrig="2139" w:dyaOrig="614" w14:anchorId="0EBD6C3A">
          <v:shape id="_x0000_i1099" type="#_x0000_t75" style="width:107.25pt;height:30.75pt" o:ole="">
            <v:imagedata r:id="rId155" o:title=""/>
          </v:shape>
          <o:OLEObject Type="Embed" ProgID="Equation.DSMT4" ShapeID="_x0000_i1099" DrawAspect="Content" ObjectID="_1764520673" r:id="rId156"/>
        </w:object>
      </w:r>
      <w:r w:rsidRPr="00CC220C">
        <w:rPr>
          <w:rFonts w:hint="default"/>
          <w:color w:val="000000"/>
          <w:kern w:val="2"/>
          <w:sz w:val="24"/>
          <w:szCs w:val="22"/>
        </w:rPr>
        <w:t xml:space="preserve">. Công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suất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tiêu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thụ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trong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đoạn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này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</w:t>
      </w:r>
    </w:p>
    <w:p w14:paraId="64032697" w14:textId="77777777" w:rsidR="006D410F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  <w:szCs w:val="22"/>
        </w:rPr>
        <w:t>P =30W.</w:t>
      </w:r>
      <w:r>
        <w:rPr>
          <w:b/>
        </w:rPr>
        <w:tab/>
        <w:t>B.</w:t>
      </w:r>
      <w:r>
        <w:t xml:space="preserve"> </w:t>
      </w:r>
      <w:r w:rsidRPr="00CC220C">
        <w:rPr>
          <w:color w:val="000000"/>
          <w:kern w:val="2"/>
          <w:szCs w:val="22"/>
        </w:rPr>
        <w:t>P = 50</w:t>
      </w:r>
      <w:r w:rsidRPr="00CC220C">
        <w:rPr>
          <w:color w:val="000000"/>
          <w:kern w:val="2"/>
          <w:szCs w:val="22"/>
        </w:rPr>
        <w:fldChar w:fldCharType="begin"/>
      </w:r>
      <w:r w:rsidRPr="00CC220C">
        <w:rPr>
          <w:color w:val="000000"/>
          <w:kern w:val="2"/>
          <w:szCs w:val="22"/>
        </w:rPr>
        <w:instrText>eq \l(\r(,3))</w:instrText>
      </w:r>
      <w:r>
        <w:rPr>
          <w:color w:val="000000"/>
          <w:kern w:val="2"/>
          <w:szCs w:val="22"/>
        </w:rPr>
        <w:fldChar w:fldCharType="separate"/>
      </w:r>
      <w:r w:rsidRPr="00CC220C">
        <w:rPr>
          <w:color w:val="000000"/>
          <w:kern w:val="2"/>
          <w:szCs w:val="22"/>
        </w:rPr>
        <w:fldChar w:fldCharType="end"/>
      </w:r>
      <w:r w:rsidRPr="00CC220C">
        <w:rPr>
          <w:color w:val="000000"/>
          <w:kern w:val="2"/>
          <w:szCs w:val="22"/>
        </w:rPr>
        <w:t xml:space="preserve"> W.</w:t>
      </w:r>
    </w:p>
    <w:p w14:paraId="67EC5402" w14:textId="77777777" w:rsidR="006D410F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  <w:szCs w:val="22"/>
        </w:rPr>
        <w:t>P =240 W.</w:t>
      </w:r>
      <w:r>
        <w:rPr>
          <w:b/>
        </w:rPr>
        <w:tab/>
        <w:t>D.</w:t>
      </w:r>
      <w:r>
        <w:t xml:space="preserve"> </w:t>
      </w:r>
      <w:r w:rsidRPr="00CC220C">
        <w:rPr>
          <w:color w:val="000000"/>
          <w:kern w:val="2"/>
          <w:szCs w:val="22"/>
        </w:rPr>
        <w:t>P = 120 W.</w:t>
      </w:r>
    </w:p>
    <w:p w14:paraId="705FB2CE" w14:textId="77777777" w:rsidR="006D410F" w:rsidRDefault="00000000" w:rsidP="00856493">
      <w:pPr>
        <w:pStyle w:val="Normal0"/>
        <w:tabs>
          <w:tab w:val="left" w:pos="2608"/>
          <w:tab w:val="left" w:pos="4939"/>
          <w:tab w:val="left" w:pos="7269"/>
        </w:tabs>
        <w:spacing w:before="60"/>
        <w:rPr>
          <w:rFonts w:hint="default"/>
          <w:color w:val="000000"/>
          <w:kern w:val="2"/>
          <w:sz w:val="24"/>
          <w:szCs w:val="22"/>
          <w:lang w:val="nl-NL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30. 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Cho hai nguồn sóng kết hợp A và B cùng pha cách nhau một đoạn 7cm dao động với tần số 40Hz, tốc độ truyền sóng là 0,6m/s. Xét điểm M trên mặt chất lỏng trong không gian giao thoa, thuộc đường thẳng By, By vuông góc với AB tại B. Biết tại điểm M là một cực tiểu giao thoa và xa B nhất. Khoảng cách MB</w:t>
      </w:r>
      <w:r w:rsidRPr="00CC220C">
        <w:rPr>
          <w:color w:val="000000"/>
          <w:kern w:val="2"/>
          <w:sz w:val="24"/>
          <w:szCs w:val="22"/>
          <w:vertAlign w:val="subscript"/>
          <w:lang w:val="nl-NL"/>
        </w:rPr>
        <w:t>max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 xml:space="preserve"> gần với giá trị nào nhất.</w:t>
      </w:r>
    </w:p>
    <w:p w14:paraId="225B8020" w14:textId="77777777" w:rsidR="006D410F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  <w:szCs w:val="22"/>
          <w:lang w:val="nl-NL"/>
        </w:rPr>
        <w:t>20cm</w:t>
      </w:r>
      <w:r>
        <w:rPr>
          <w:b/>
        </w:rPr>
        <w:tab/>
        <w:t>B.</w:t>
      </w:r>
      <w:r>
        <w:t xml:space="preserve"> </w:t>
      </w:r>
      <w:r w:rsidRPr="00CC220C">
        <w:rPr>
          <w:color w:val="000000"/>
          <w:kern w:val="2"/>
          <w:szCs w:val="22"/>
          <w:lang w:val="nl-NL"/>
        </w:rPr>
        <w:t xml:space="preserve">25cm </w:t>
      </w: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  <w:szCs w:val="22"/>
        </w:rPr>
        <w:t>15cm.</w:t>
      </w:r>
      <w:r>
        <w:rPr>
          <w:b/>
        </w:rPr>
        <w:tab/>
        <w:t>D.</w:t>
      </w:r>
      <w:r>
        <w:t xml:space="preserve"> </w:t>
      </w:r>
      <w:r w:rsidRPr="00CC220C">
        <w:rPr>
          <w:color w:val="000000"/>
          <w:kern w:val="2"/>
          <w:szCs w:val="22"/>
          <w:lang w:val="nl-NL"/>
        </w:rPr>
        <w:t>30cm</w:t>
      </w:r>
    </w:p>
    <w:p w14:paraId="196DA9F3" w14:textId="77777777" w:rsidR="007036CC" w:rsidRDefault="00000000" w:rsidP="007036CC">
      <w:pPr>
        <w:pStyle w:val="Normal0"/>
        <w:spacing w:before="60"/>
        <w:jc w:val="both"/>
        <w:rPr>
          <w:rFonts w:hint="default"/>
          <w:color w:val="000000"/>
          <w:kern w:val="2"/>
          <w:sz w:val="24"/>
          <w:szCs w:val="24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31.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Một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con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lắc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lò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xo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nằm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4"/>
        </w:rPr>
        <w:t>ngang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có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khối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lượng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m = 800g, độ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cứng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k.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Hình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bên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là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đồ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thị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biểu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diễn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sự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phụ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thuộc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của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vận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tốc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v </w:t>
      </w:r>
      <w:proofErr w:type="spellStart"/>
      <w:r w:rsidRPr="00CC220C">
        <w:rPr>
          <w:color w:val="000000"/>
          <w:kern w:val="2"/>
          <w:sz w:val="24"/>
          <w:szCs w:val="24"/>
        </w:rPr>
        <w:t>theo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thời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4"/>
        </w:rPr>
        <w:t>gian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t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của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một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vật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4"/>
        </w:rPr>
        <w:t>dao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động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điều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hòa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. Độ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lớn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lực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đàn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hồi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của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lò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xo </w:t>
      </w:r>
      <w:proofErr w:type="spellStart"/>
      <w:r w:rsidRPr="00CC220C">
        <w:rPr>
          <w:color w:val="000000"/>
          <w:kern w:val="2"/>
          <w:sz w:val="24"/>
          <w:szCs w:val="24"/>
        </w:rPr>
        <w:t>khi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vật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nặng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ở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vị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trí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biên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là:</w:t>
      </w:r>
    </w:p>
    <w:p w14:paraId="6C001165" w14:textId="220448E8" w:rsidR="006D410F" w:rsidRDefault="00000000" w:rsidP="007036CC">
      <w:pPr>
        <w:pStyle w:val="Normal0"/>
        <w:spacing w:before="60"/>
        <w:jc w:val="both"/>
        <w:rPr>
          <w:rFonts w:hint="default"/>
        </w:rPr>
      </w:pPr>
      <w:r>
        <w:rPr>
          <w:rFonts w:eastAsia="Times New Roman"/>
          <w:b/>
          <w:sz w:val="24"/>
        </w:rPr>
        <w:tab/>
      </w:r>
      <w:r>
        <w:rPr>
          <w:rFonts w:ascii="Cambria" w:hAnsi="Cambria" w:hint="default"/>
          <w:noProof/>
          <w:color w:val="FF0000"/>
          <w:sz w:val="26"/>
          <w:szCs w:val="26"/>
        </w:rPr>
        <w:pict w14:anchorId="13EDB0A9">
          <v:shape id="Picture 1482071234" o:spid="_x0000_s1103" type="#_x0000_t75" alt="A picture containing shape&#10;&#10;Description automatically generated" style="position:absolute;left:0;text-align:left;margin-left:0;margin-top:15pt;width:333pt;height:83.45pt;z-index:2;mso-height-percent:0;mso-wrap-distance-left:9pt;mso-wrap-distance-top:0;mso-wrap-distance-right:9pt;mso-wrap-distance-bottom:0;mso-position-horizontal-relative:margin;mso-position-vertical-relative:text;mso-height-percent:0;mso-height-relative:margin">
            <v:fill rotate="t"/>
            <v:imagedata r:id="rId157" o:title="" croptop="462f" cropbottom="2899f" cropright="1617f"/>
            <w10:wrap type="square" anchorx="margin"/>
          </v:shape>
        </w:pict>
      </w:r>
    </w:p>
    <w:p w14:paraId="05A9A1ED" w14:textId="77777777" w:rsidR="007036CC" w:rsidRDefault="007036CC" w:rsidP="00856493">
      <w:pPr>
        <w:pStyle w:val="Normal0"/>
        <w:tabs>
          <w:tab w:val="left" w:pos="2608"/>
          <w:tab w:val="left" w:pos="4939"/>
          <w:tab w:val="left" w:pos="7269"/>
        </w:tabs>
        <w:spacing w:before="60"/>
        <w:rPr>
          <w:rFonts w:eastAsia="Times New Roman" w:hint="default"/>
          <w:b/>
          <w:sz w:val="24"/>
          <w:szCs w:val="26"/>
        </w:rPr>
      </w:pPr>
    </w:p>
    <w:p w14:paraId="1C7B5827" w14:textId="77777777" w:rsidR="007036CC" w:rsidRDefault="007036CC" w:rsidP="00856493">
      <w:pPr>
        <w:pStyle w:val="Normal0"/>
        <w:tabs>
          <w:tab w:val="left" w:pos="2608"/>
          <w:tab w:val="left" w:pos="4939"/>
          <w:tab w:val="left" w:pos="7269"/>
        </w:tabs>
        <w:spacing w:before="60"/>
        <w:rPr>
          <w:rFonts w:eastAsia="Times New Roman" w:hint="default"/>
          <w:b/>
          <w:sz w:val="24"/>
          <w:szCs w:val="26"/>
        </w:rPr>
      </w:pPr>
    </w:p>
    <w:p w14:paraId="48B2A753" w14:textId="77777777" w:rsidR="007036CC" w:rsidRDefault="007036CC" w:rsidP="00856493">
      <w:pPr>
        <w:pStyle w:val="Normal0"/>
        <w:tabs>
          <w:tab w:val="left" w:pos="2608"/>
          <w:tab w:val="left" w:pos="4939"/>
          <w:tab w:val="left" w:pos="7269"/>
        </w:tabs>
        <w:spacing w:before="60"/>
        <w:rPr>
          <w:rFonts w:eastAsia="Times New Roman" w:hint="default"/>
          <w:b/>
          <w:sz w:val="24"/>
          <w:szCs w:val="26"/>
        </w:rPr>
      </w:pPr>
    </w:p>
    <w:p w14:paraId="48A2D09B" w14:textId="77777777" w:rsidR="007036CC" w:rsidRDefault="007036CC" w:rsidP="00856493">
      <w:pPr>
        <w:pStyle w:val="Normal0"/>
        <w:tabs>
          <w:tab w:val="left" w:pos="2608"/>
          <w:tab w:val="left" w:pos="4939"/>
          <w:tab w:val="left" w:pos="7269"/>
        </w:tabs>
        <w:spacing w:before="60"/>
        <w:rPr>
          <w:rFonts w:eastAsia="Times New Roman" w:hint="default"/>
          <w:b/>
          <w:sz w:val="24"/>
          <w:szCs w:val="26"/>
        </w:rPr>
      </w:pPr>
    </w:p>
    <w:p w14:paraId="7E8C9F3F" w14:textId="77777777" w:rsidR="007036CC" w:rsidRDefault="007036CC" w:rsidP="007036CC">
      <w:pPr>
        <w:tabs>
          <w:tab w:val="left" w:pos="280"/>
        </w:tabs>
        <w:spacing w:before="60"/>
        <w:ind w:left="292" w:hanging="292"/>
        <w:rPr>
          <w:b/>
        </w:rPr>
      </w:pPr>
    </w:p>
    <w:p w14:paraId="4CFF7753" w14:textId="77777777" w:rsidR="007036CC" w:rsidRDefault="007036CC" w:rsidP="007036CC">
      <w:pPr>
        <w:tabs>
          <w:tab w:val="left" w:pos="280"/>
        </w:tabs>
        <w:spacing w:before="60"/>
        <w:ind w:left="292" w:hanging="292"/>
        <w:rPr>
          <w:b/>
        </w:rPr>
      </w:pPr>
      <w:r>
        <w:rPr>
          <w:b/>
        </w:rPr>
        <w:tab/>
      </w:r>
    </w:p>
    <w:p w14:paraId="2A64E51E" w14:textId="1F1D9590" w:rsidR="007036CC" w:rsidRDefault="007036CC" w:rsidP="007036CC">
      <w:pPr>
        <w:tabs>
          <w:tab w:val="left" w:pos="280"/>
        </w:tabs>
        <w:spacing w:before="60"/>
        <w:ind w:left="292" w:hanging="292"/>
      </w:pPr>
      <w:r>
        <w:rPr>
          <w:b/>
        </w:rPr>
        <w:t>A.</w:t>
      </w:r>
      <w:r>
        <w:t xml:space="preserve"> </w:t>
      </w:r>
      <w:r w:rsidRPr="00CC220C">
        <w:rPr>
          <w:color w:val="000000"/>
          <w:kern w:val="2"/>
        </w:rPr>
        <w:t>0,35N</w:t>
      </w:r>
      <w:r>
        <w:rPr>
          <w:color w:val="000000"/>
          <w:kern w:val="2"/>
        </w:rPr>
        <w:t xml:space="preserve"> </w:t>
      </w:r>
      <w:r>
        <w:rPr>
          <w:color w:val="000000"/>
          <w:kern w:val="2"/>
        </w:rPr>
        <w:tab/>
      </w:r>
      <w:r>
        <w:rPr>
          <w:color w:val="000000"/>
          <w:kern w:val="2"/>
        </w:rPr>
        <w:tab/>
      </w:r>
      <w:r w:rsidRPr="007036CC">
        <w:rPr>
          <w:b/>
          <w:bCs/>
          <w:color w:val="000000"/>
          <w:kern w:val="2"/>
        </w:rPr>
        <w:t>B.</w:t>
      </w:r>
      <w:r>
        <w:rPr>
          <w:color w:val="000000"/>
          <w:kern w:val="2"/>
        </w:rPr>
        <w:t xml:space="preserve"> </w:t>
      </w:r>
      <w:r w:rsidRPr="00CC220C">
        <w:rPr>
          <w:color w:val="000000"/>
          <w:kern w:val="2"/>
        </w:rPr>
        <w:t>0,84N</w:t>
      </w:r>
      <w:r>
        <w:tab/>
      </w:r>
      <w:r>
        <w:tab/>
      </w:r>
      <w:r>
        <w:rPr>
          <w:b/>
        </w:rPr>
        <w:t>C.</w:t>
      </w:r>
      <w:r>
        <w:t xml:space="preserve"> </w:t>
      </w:r>
      <w:r w:rsidRPr="00CC220C">
        <w:rPr>
          <w:color w:val="000000"/>
          <w:kern w:val="2"/>
        </w:rPr>
        <w:t>0,16N</w:t>
      </w:r>
      <w:r>
        <w:tab/>
      </w:r>
      <w:r>
        <w:tab/>
      </w:r>
      <w:r>
        <w:rPr>
          <w:b/>
        </w:rPr>
        <w:t>D.</w:t>
      </w:r>
      <w:r>
        <w:t xml:space="preserve"> </w:t>
      </w:r>
      <w:r w:rsidRPr="00CC220C">
        <w:rPr>
          <w:color w:val="000000"/>
          <w:kern w:val="2"/>
        </w:rPr>
        <w:t>1,25N</w:t>
      </w:r>
    </w:p>
    <w:p w14:paraId="59A837D8" w14:textId="08CA015C" w:rsidR="006D410F" w:rsidRPr="00856493" w:rsidRDefault="00000000" w:rsidP="00856493">
      <w:pPr>
        <w:pStyle w:val="Normal0"/>
        <w:tabs>
          <w:tab w:val="left" w:pos="2608"/>
          <w:tab w:val="left" w:pos="4939"/>
          <w:tab w:val="left" w:pos="7269"/>
        </w:tabs>
        <w:spacing w:before="60"/>
        <w:rPr>
          <w:rFonts w:hint="default"/>
          <w:color w:val="000000"/>
          <w:kern w:val="2"/>
          <w:sz w:val="24"/>
          <w:szCs w:val="22"/>
          <w:lang w:val="nl-NL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32.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Đặt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áp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r>
        <w:rPr>
          <w:noProof/>
          <w:color w:val="000000"/>
          <w:position w:val="-10"/>
          <w:szCs w:val="24"/>
        </w:rPr>
        <w:pict w14:anchorId="209EF0BA">
          <v:shape id="Picture 5167" o:spid="_x0000_i1100" type="#_x0000_t75" style="width:65.25pt;height:15.75pt;mso-wrap-distance-left:0;mso-wrap-distance-top:0;mso-wrap-distance-right:0;mso-wrap-distance-bottom:0">
            <v:imagedata r:id="rId158" o:title=""/>
          </v:shape>
        </w:pict>
      </w:r>
      <w:r w:rsidRPr="00CC220C">
        <w:rPr>
          <w:color w:val="000000"/>
          <w:kern w:val="2"/>
          <w:sz w:val="24"/>
          <w:szCs w:val="24"/>
        </w:rPr>
        <w:t>(U</w:t>
      </w:r>
      <w:r w:rsidRPr="00CC220C">
        <w:rPr>
          <w:color w:val="000000"/>
          <w:kern w:val="2"/>
          <w:sz w:val="24"/>
          <w:szCs w:val="24"/>
          <w:vertAlign w:val="subscript"/>
        </w:rPr>
        <w:t>0</w:t>
      </w:r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không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đổi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, f </w:t>
      </w:r>
      <w:proofErr w:type="spellStart"/>
      <w:r w:rsidRPr="00CC220C">
        <w:rPr>
          <w:color w:val="000000"/>
          <w:kern w:val="2"/>
          <w:sz w:val="24"/>
          <w:szCs w:val="24"/>
        </w:rPr>
        <w:t>thay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đổi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được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)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vào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4"/>
        </w:rPr>
        <w:t>hai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đầu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đoạn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mạch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mắc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nối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tiếp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gồm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cuộn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cảm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thuần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có độ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tự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cảm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L,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trở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thuần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R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và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tụ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có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dung </w:t>
      </w:r>
      <w:proofErr w:type="spellStart"/>
      <w:r w:rsidRPr="00CC220C">
        <w:rPr>
          <w:color w:val="000000"/>
          <w:kern w:val="2"/>
          <w:sz w:val="24"/>
          <w:szCs w:val="24"/>
        </w:rPr>
        <w:t>C.Khi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f = f</w:t>
      </w:r>
      <w:r w:rsidRPr="00CC220C">
        <w:rPr>
          <w:color w:val="000000"/>
          <w:kern w:val="2"/>
          <w:sz w:val="24"/>
          <w:szCs w:val="24"/>
          <w:vertAlign w:val="subscript"/>
        </w:rPr>
        <w:t>1</w:t>
      </w:r>
      <w:r w:rsidRPr="00CC220C">
        <w:rPr>
          <w:color w:val="000000"/>
          <w:kern w:val="2"/>
          <w:sz w:val="24"/>
          <w:szCs w:val="24"/>
        </w:rPr>
        <w:t xml:space="preserve"> = 50 Hz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hoặc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f = f</w:t>
      </w:r>
      <w:r w:rsidRPr="00CC220C">
        <w:rPr>
          <w:color w:val="000000"/>
          <w:kern w:val="2"/>
          <w:sz w:val="24"/>
          <w:szCs w:val="24"/>
          <w:vertAlign w:val="subscript"/>
        </w:rPr>
        <w:t>2</w:t>
      </w:r>
      <w:r w:rsidRPr="00CC220C">
        <w:rPr>
          <w:color w:val="000000"/>
          <w:kern w:val="2"/>
          <w:sz w:val="24"/>
          <w:szCs w:val="24"/>
        </w:rPr>
        <w:t xml:space="preserve"> = 60 Hz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thì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áp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hiệu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dụng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ở </w:t>
      </w:r>
      <w:proofErr w:type="spellStart"/>
      <w:r w:rsidRPr="00CC220C">
        <w:rPr>
          <w:color w:val="000000"/>
          <w:kern w:val="2"/>
          <w:sz w:val="24"/>
          <w:szCs w:val="24"/>
        </w:rPr>
        <w:t>hai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đầu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tụ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có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cùng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giá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trị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U</w:t>
      </w:r>
      <w:r w:rsidRPr="00CC220C">
        <w:rPr>
          <w:color w:val="000000"/>
          <w:kern w:val="2"/>
          <w:sz w:val="24"/>
          <w:szCs w:val="24"/>
          <w:vertAlign w:val="subscript"/>
        </w:rPr>
        <w:t>0</w:t>
      </w:r>
      <w:r w:rsidRPr="00CC220C">
        <w:rPr>
          <w:color w:val="000000"/>
          <w:kern w:val="2"/>
          <w:sz w:val="24"/>
          <w:szCs w:val="24"/>
        </w:rPr>
        <w:t>. Khi f = f</w:t>
      </w:r>
      <w:r w:rsidRPr="00CC220C">
        <w:rPr>
          <w:color w:val="000000"/>
          <w:kern w:val="2"/>
          <w:sz w:val="24"/>
          <w:szCs w:val="24"/>
          <w:vertAlign w:val="subscript"/>
        </w:rPr>
        <w:t>0</w:t>
      </w:r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thì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áp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hiệu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dụng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ở </w:t>
      </w:r>
      <w:proofErr w:type="spellStart"/>
      <w:r w:rsidRPr="00CC220C">
        <w:rPr>
          <w:color w:val="000000"/>
          <w:kern w:val="2"/>
          <w:sz w:val="24"/>
          <w:szCs w:val="24"/>
        </w:rPr>
        <w:t>hai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đầu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trở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đạt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cực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đại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.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Giá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trị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của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f</w:t>
      </w:r>
      <w:r w:rsidRPr="00CC220C">
        <w:rPr>
          <w:color w:val="000000"/>
          <w:kern w:val="2"/>
          <w:sz w:val="24"/>
          <w:szCs w:val="24"/>
          <w:vertAlign w:val="subscript"/>
        </w:rPr>
        <w:t>0</w:t>
      </w:r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gần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giá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trị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nào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nhất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4"/>
        </w:rPr>
        <w:t>sau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đây</w:t>
      </w:r>
      <w:proofErr w:type="spellEnd"/>
      <w:r w:rsidRPr="00CC220C">
        <w:rPr>
          <w:color w:val="000000"/>
          <w:kern w:val="2"/>
          <w:sz w:val="24"/>
          <w:szCs w:val="24"/>
        </w:rPr>
        <w:t>?</w:t>
      </w:r>
    </w:p>
    <w:p w14:paraId="25733675" w14:textId="77777777" w:rsidR="006D410F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</w:rPr>
        <w:t>70 Hz.</w:t>
      </w:r>
      <w:r>
        <w:rPr>
          <w:b/>
        </w:rPr>
        <w:tab/>
        <w:t>B.</w:t>
      </w:r>
      <w:r>
        <w:t xml:space="preserve"> </w:t>
      </w:r>
      <w:r w:rsidRPr="00CC220C">
        <w:rPr>
          <w:color w:val="000000"/>
          <w:kern w:val="2"/>
        </w:rPr>
        <w:t>74 Hz.</w:t>
      </w: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</w:rPr>
        <w:t>62 Hz.</w:t>
      </w:r>
      <w:r>
        <w:rPr>
          <w:b/>
        </w:rPr>
        <w:tab/>
        <w:t>D.</w:t>
      </w:r>
      <w:r>
        <w:t xml:space="preserve"> </w:t>
      </w:r>
      <w:r w:rsidRPr="00CC220C">
        <w:rPr>
          <w:color w:val="000000"/>
          <w:kern w:val="2"/>
        </w:rPr>
        <w:t>68 Hz.</w:t>
      </w:r>
    </w:p>
    <w:p w14:paraId="4FFCE9F0" w14:textId="77777777" w:rsidR="006D410F" w:rsidRPr="00B520DD" w:rsidRDefault="00000000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34A7884F" w14:textId="77777777" w:rsidR="006D410F" w:rsidRPr="00B520DD" w:rsidRDefault="006D410F" w:rsidP="00D470B4">
      <w:pPr>
        <w:spacing w:before="60"/>
        <w:jc w:val="center"/>
        <w:rPr>
          <w:b/>
          <w:i/>
          <w:szCs w:val="26"/>
        </w:rPr>
      </w:pPr>
    </w:p>
    <w:sectPr w:rsidR="006D410F" w:rsidRPr="00B520DD" w:rsidSect="007C59D5">
      <w:footerReference w:type="default" r:id="rId159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1130F" w14:textId="77777777" w:rsidR="009F5DCE" w:rsidRDefault="009F5DCE">
      <w:r>
        <w:separator/>
      </w:r>
    </w:p>
  </w:endnote>
  <w:endnote w:type="continuationSeparator" w:id="0">
    <w:p w14:paraId="515FCC90" w14:textId="77777777" w:rsidR="009F5DCE" w:rsidRDefault="009F5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</w:font>
  <w:font w:name="Arial Unicode MS">
    <w:panose1 w:val="020B0604020202020204"/>
    <w:charset w:val="00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1B6CD" w14:textId="77777777" w:rsidR="00FE720C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- </w:t>
    </w: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đề 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AC018" w14:textId="77777777" w:rsidR="009F5DCE" w:rsidRDefault="009F5DCE">
      <w:r>
        <w:separator/>
      </w:r>
    </w:p>
  </w:footnote>
  <w:footnote w:type="continuationSeparator" w:id="0">
    <w:p w14:paraId="5B4D457C" w14:textId="77777777" w:rsidR="009F5DCE" w:rsidRDefault="009F5D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720C"/>
    <w:rsid w:val="006D410F"/>
    <w:rsid w:val="007036CC"/>
    <w:rsid w:val="009F5DCE"/>
    <w:rsid w:val="00A70439"/>
    <w:rsid w:val="00D567DF"/>
    <w:rsid w:val="00FE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3"/>
    <o:shapelayout v:ext="edit">
      <o:idmap v:ext="edit" data="1"/>
    </o:shapelayout>
  </w:shapeDefaults>
  <w:decimalSymbol w:val="."/>
  <w:listSeparator w:val=","/>
  <w14:docId w14:val="685CE2C3"/>
  <w15:docId w15:val="{EBA6EFDA-7B4A-4408-A9BE-FCB72217F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ED67F0"/>
    <w:pPr>
      <w:widowControl w:val="0"/>
    </w:pPr>
    <w:rPr>
      <w:rFonts w:eastAsia="Calibri" w:hint="eastAsia"/>
    </w:rPr>
  </w:style>
  <w:style w:type="paragraph" w:styleId="BodyText">
    <w:name w:val="Body Text"/>
    <w:basedOn w:val="Normal0"/>
    <w:link w:val="BodyTextChar"/>
    <w:rsid w:val="00ED67F0"/>
    <w:pPr>
      <w:jc w:val="both"/>
    </w:pPr>
    <w:rPr>
      <w:rFonts w:ascii="VNI-Times" w:hAnsi="VNI-Times" w:hint="default"/>
      <w:sz w:val="26"/>
      <w:szCs w:val="24"/>
    </w:rPr>
  </w:style>
  <w:style w:type="character" w:customStyle="1" w:styleId="BodyTextChar">
    <w:name w:val="Body Text Char"/>
    <w:link w:val="BodyText"/>
    <w:rsid w:val="00ED67F0"/>
    <w:rPr>
      <w:rFonts w:ascii="VNI-Times" w:eastAsia="Calibri" w:hAnsi="VNI-Times" w:cs="Times New Roman" w:hint="default"/>
      <w:sz w:val="26"/>
      <w:szCs w:val="24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footer" Target="footer1.xml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fontTable" Target="fontTable.xml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6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png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image" Target="media/image77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90DC7-FDCA-4DF7-BC1B-FD6CAA68B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8</TotalTime>
  <Pages>4</Pages>
  <Words>1417</Words>
  <Characters>8081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9480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TU</dc:creator>
  <cp:lastModifiedBy>Nguyễn Việt Bảo</cp:lastModifiedBy>
  <cp:revision>16</cp:revision>
  <dcterms:created xsi:type="dcterms:W3CDTF">2016-09-26T10:48:00Z</dcterms:created>
  <dcterms:modified xsi:type="dcterms:W3CDTF">2023-12-19T12:43:00Z</dcterms:modified>
</cp:coreProperties>
</file>